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37EBB" w:rsidR="001C658E" w:rsidP="00B15FEB" w:rsidRDefault="001C658E" w14:paraId="1c10595" w14:textId="1c10595">
      <w:pPr>
        <w:spacing w:after="0" w:line="240" w:lineRule="auto"/>
        <w:jc w:val="both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E44A2" w:rsidR="001C658E" w:rsidP="00B15FEB" w:rsidRDefault="001C658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E44A2">
        <w:rPr>
          <w:rFonts w:ascii="Times New Roman" w:hAnsi="Times New Roman"/>
          <w:bCs/>
          <w:sz w:val="24"/>
          <w:szCs w:val="24"/>
        </w:rPr>
        <w:t>Z A P I S N I K</w:t>
      </w:r>
    </w:p>
    <w:p w:rsidRPr="000E44A2" w:rsidR="009E0085" w:rsidP="00DC1FB3" w:rsidRDefault="001C43F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od </w:t>
      </w:r>
      <w:r w:rsidR="00C84B9D">
        <w:rPr>
          <w:rFonts w:ascii="Times New Roman" w:hAnsi="Times New Roman"/>
          <w:bCs/>
          <w:sz w:val="24"/>
          <w:szCs w:val="24"/>
        </w:rPr>
        <w:t>23</w:t>
      </w:r>
      <w:r w:rsidRPr="000E44A2" w:rsidR="00DC1FB3">
        <w:rPr>
          <w:rFonts w:ascii="Times New Roman" w:hAnsi="Times New Roman"/>
          <w:bCs/>
          <w:sz w:val="24"/>
          <w:szCs w:val="24"/>
        </w:rPr>
        <w:t xml:space="preserve">. </w:t>
      </w:r>
      <w:r w:rsidR="00C84B9D">
        <w:rPr>
          <w:rFonts w:ascii="Times New Roman" w:hAnsi="Times New Roman"/>
          <w:bCs/>
          <w:sz w:val="24"/>
          <w:szCs w:val="24"/>
        </w:rPr>
        <w:t>rujna</w:t>
      </w:r>
      <w:r w:rsidR="00834417">
        <w:rPr>
          <w:rFonts w:ascii="Times New Roman" w:hAnsi="Times New Roman"/>
          <w:bCs/>
          <w:sz w:val="24"/>
          <w:szCs w:val="24"/>
        </w:rPr>
        <w:t xml:space="preserve"> 2020</w:t>
      </w:r>
      <w:r w:rsidRPr="000E44A2" w:rsidR="009E0085">
        <w:rPr>
          <w:rFonts w:ascii="Times New Roman" w:hAnsi="Times New Roman"/>
          <w:bCs/>
          <w:sz w:val="24"/>
          <w:szCs w:val="24"/>
        </w:rPr>
        <w:t xml:space="preserve">. </w:t>
      </w:r>
    </w:p>
    <w:p w:rsidRPr="00F93755" w:rsidR="006A4D6F" w:rsidP="00B15FEB" w:rsidRDefault="009E00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sastavlj</w:t>
      </w:r>
      <w:r w:rsidRPr="000E44A2" w:rsidR="00DC1FB3">
        <w:rPr>
          <w:rFonts w:ascii="Times New Roman" w:hAnsi="Times New Roman"/>
          <w:sz w:val="24"/>
          <w:szCs w:val="24"/>
        </w:rPr>
        <w:t xml:space="preserve">en kod Trgovačkog suda u Zadru </w:t>
      </w:r>
      <w:r w:rsidRPr="000E44A2" w:rsidR="00E6256C">
        <w:rPr>
          <w:rFonts w:ascii="Times New Roman" w:hAnsi="Times New Roman"/>
          <w:sz w:val="24"/>
          <w:szCs w:val="24"/>
        </w:rPr>
        <w:t xml:space="preserve">na ročištu radi </w:t>
      </w:r>
      <w:r w:rsidRPr="000E44A2">
        <w:rPr>
          <w:rFonts w:ascii="Times New Roman" w:hAnsi="Times New Roman"/>
          <w:sz w:val="24"/>
          <w:szCs w:val="24"/>
        </w:rPr>
        <w:t>ispitivanj</w:t>
      </w:r>
      <w:r w:rsidRPr="000E44A2" w:rsidR="00E6256C">
        <w:rPr>
          <w:rFonts w:ascii="Times New Roman" w:hAnsi="Times New Roman"/>
          <w:sz w:val="24"/>
          <w:szCs w:val="24"/>
        </w:rPr>
        <w:t>a</w:t>
      </w:r>
      <w:r w:rsidRPr="000E44A2">
        <w:rPr>
          <w:rFonts w:ascii="Times New Roman" w:hAnsi="Times New Roman"/>
          <w:sz w:val="24"/>
          <w:szCs w:val="24"/>
        </w:rPr>
        <w:t xml:space="preserve"> tražbina u predstečajnom postupku nad dužnikom </w:t>
      </w:r>
      <w:r w:rsidRPr="00C84B9D" w:rsidR="00C84B9D">
        <w:rPr>
          <w:rFonts w:ascii="Times New Roman" w:hAnsi="Times New Roman"/>
          <w:sz w:val="24"/>
          <w:szCs w:val="24"/>
        </w:rPr>
        <w:t>MORSKI RAK d.o.o., Tribunj, Zamalin 7, OIB: 85762400029</w:t>
      </w:r>
    </w:p>
    <w:p w:rsidRPr="000E44A2" w:rsidR="000307B4" w:rsidP="00B15FEB" w:rsidRDefault="000307B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Pr="000E44A2" w:rsidR="009E0085" w:rsidP="00B15FEB" w:rsidRDefault="00DC1F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E44A2">
        <w:rPr>
          <w:rFonts w:ascii="Times New Roman" w:hAnsi="Times New Roman"/>
          <w:bCs/>
          <w:sz w:val="24"/>
          <w:szCs w:val="24"/>
        </w:rPr>
        <w:t xml:space="preserve">Nazočni od suda: </w:t>
      </w:r>
    </w:p>
    <w:p w:rsidRPr="000E44A2" w:rsidR="009E0085" w:rsidP="00B15FEB" w:rsidRDefault="006D76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Ardena Bajlo</w:t>
      </w:r>
      <w:r w:rsidRPr="000E44A2" w:rsidR="00DC1FB3">
        <w:rPr>
          <w:rFonts w:ascii="Times New Roman" w:hAnsi="Times New Roman"/>
          <w:sz w:val="24"/>
          <w:szCs w:val="24"/>
        </w:rPr>
        <w:t>,</w:t>
      </w:r>
      <w:r w:rsidRPr="000E44A2" w:rsidR="00B2269B">
        <w:rPr>
          <w:rFonts w:ascii="Times New Roman" w:hAnsi="Times New Roman"/>
          <w:sz w:val="24"/>
          <w:szCs w:val="24"/>
        </w:rPr>
        <w:t xml:space="preserve"> </w:t>
      </w:r>
      <w:r w:rsidRPr="000E44A2" w:rsidR="0009467A">
        <w:rPr>
          <w:rFonts w:ascii="Times New Roman" w:hAnsi="Times New Roman"/>
          <w:sz w:val="24"/>
          <w:szCs w:val="24"/>
        </w:rPr>
        <w:t>sutkinja</w:t>
      </w:r>
      <w:r w:rsidRPr="000E44A2" w:rsidR="009E0085">
        <w:rPr>
          <w:rFonts w:ascii="Times New Roman" w:hAnsi="Times New Roman"/>
          <w:sz w:val="24"/>
          <w:szCs w:val="24"/>
        </w:rPr>
        <w:t xml:space="preserve"> </w:t>
      </w:r>
    </w:p>
    <w:p w:rsidRPr="000E44A2" w:rsidR="0009467A" w:rsidP="00B15FEB" w:rsidRDefault="006D76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Ante Rubelj</w:t>
      </w:r>
      <w:r w:rsidRPr="000E44A2" w:rsidR="00DC1FB3">
        <w:rPr>
          <w:rFonts w:ascii="Times New Roman" w:hAnsi="Times New Roman"/>
          <w:sz w:val="24"/>
          <w:szCs w:val="24"/>
        </w:rPr>
        <w:t>,</w:t>
      </w:r>
      <w:r w:rsidRPr="000E44A2" w:rsidR="009E0085">
        <w:rPr>
          <w:rFonts w:ascii="Times New Roman" w:hAnsi="Times New Roman"/>
          <w:sz w:val="24"/>
          <w:szCs w:val="24"/>
        </w:rPr>
        <w:t xml:space="preserve"> zapisničar</w:t>
      </w:r>
    </w:p>
    <w:p w:rsidRPr="000E44A2" w:rsidR="00B15FEB" w:rsidP="00B15FEB" w:rsidRDefault="00B15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DC1FB3" w:rsidP="00B15FEB" w:rsidRDefault="00E625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Započeto </w:t>
      </w:r>
      <w:r w:rsidRPr="000E44A2" w:rsidR="009E0085">
        <w:rPr>
          <w:rFonts w:ascii="Times New Roman" w:hAnsi="Times New Roman"/>
          <w:sz w:val="24"/>
          <w:szCs w:val="24"/>
        </w:rPr>
        <w:t xml:space="preserve">u </w:t>
      </w:r>
      <w:r w:rsidR="00C84B9D">
        <w:rPr>
          <w:rFonts w:ascii="Times New Roman" w:hAnsi="Times New Roman"/>
          <w:sz w:val="24"/>
          <w:szCs w:val="24"/>
        </w:rPr>
        <w:t>8</w:t>
      </w:r>
      <w:r w:rsidRPr="000E44A2" w:rsidR="00B15FEB">
        <w:rPr>
          <w:rFonts w:ascii="Times New Roman" w:hAnsi="Times New Roman"/>
          <w:sz w:val="24"/>
          <w:szCs w:val="24"/>
        </w:rPr>
        <w:t>,</w:t>
      </w:r>
      <w:r w:rsidR="00C84B9D">
        <w:rPr>
          <w:rFonts w:ascii="Times New Roman" w:hAnsi="Times New Roman"/>
          <w:sz w:val="24"/>
          <w:szCs w:val="24"/>
        </w:rPr>
        <w:t>15</w:t>
      </w:r>
      <w:r w:rsidRPr="000E44A2" w:rsidR="0009467A">
        <w:rPr>
          <w:rFonts w:ascii="Times New Roman" w:hAnsi="Times New Roman"/>
          <w:sz w:val="24"/>
          <w:szCs w:val="24"/>
        </w:rPr>
        <w:t xml:space="preserve"> </w:t>
      </w:r>
      <w:r w:rsidRPr="000E44A2" w:rsidR="009E0085">
        <w:rPr>
          <w:rFonts w:ascii="Times New Roman" w:hAnsi="Times New Roman"/>
          <w:sz w:val="24"/>
          <w:szCs w:val="24"/>
        </w:rPr>
        <w:t>sati.</w:t>
      </w:r>
      <w:r w:rsidRPr="000E44A2">
        <w:rPr>
          <w:rFonts w:ascii="Times New Roman" w:hAnsi="Times New Roman"/>
          <w:sz w:val="24"/>
          <w:szCs w:val="24"/>
        </w:rPr>
        <w:t xml:space="preserve"> </w:t>
      </w:r>
    </w:p>
    <w:p w:rsidRPr="000E44A2" w:rsidR="009E0085" w:rsidP="00B15FEB" w:rsidRDefault="00E625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Ročište je javno.</w:t>
      </w:r>
    </w:p>
    <w:p w:rsidRPr="000E44A2" w:rsidR="000307B4" w:rsidP="00B15FEB" w:rsidRDefault="000307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0E44A2" w:rsidR="0009467A" w:rsidP="00B15FEB" w:rsidRDefault="000946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su pristupili: </w:t>
      </w:r>
    </w:p>
    <w:p w:rsidRPr="000E44A2" w:rsidR="00DC1FB3" w:rsidP="00B15FEB" w:rsidRDefault="00DC1F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43FA" w:rsidP="00B15FEB" w:rsidRDefault="00DC1F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Za zakonskog zastupnika dužnika: </w:t>
      </w:r>
    </w:p>
    <w:p w:rsidRPr="000E44A2" w:rsidR="00C84B9D" w:rsidP="00B15FEB" w:rsidRDefault="00C84B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FB3" w:rsidP="00B15FEB" w:rsidRDefault="00DC1F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Za povjerenika: </w:t>
      </w:r>
      <w:r w:rsidR="00C84B9D">
        <w:rPr>
          <w:rFonts w:ascii="Times New Roman" w:hAnsi="Times New Roman"/>
          <w:sz w:val="24"/>
          <w:szCs w:val="24"/>
        </w:rPr>
        <w:t>Ante Vukašina</w:t>
      </w:r>
      <w:r w:rsidR="00834417">
        <w:rPr>
          <w:rFonts w:ascii="Times New Roman" w:hAnsi="Times New Roman"/>
          <w:sz w:val="24"/>
          <w:szCs w:val="24"/>
        </w:rPr>
        <w:t xml:space="preserve"> iz Zadra</w:t>
      </w:r>
    </w:p>
    <w:p w:rsidRPr="000E44A2" w:rsidR="001624A5" w:rsidP="00B15FEB" w:rsidRDefault="001624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F429D2" w:rsidR="00F03AA3" w:rsidP="009654A8" w:rsidRDefault="00F429D2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Zz dužnika</w:t>
      </w:r>
      <w:r w:rsidRPr="00F429D2" w:rsidR="00DC1FB3">
        <w:rPr>
          <w:rFonts w:ascii="Times New Roman" w:hAnsi="Times New Roman"/>
          <w:sz w:val="24"/>
          <w:szCs w:val="24"/>
        </w:rPr>
        <w:t xml:space="preserve"> </w:t>
      </w:r>
      <w:r w:rsidRPr="00F429D2">
        <w:rPr>
          <w:rFonts w:ascii="Times New Roman" w:hAnsi="Times New Roman"/>
          <w:sz w:val="24"/>
          <w:szCs w:val="24"/>
        </w:rPr>
        <w:t>Marija Kornaj</w:t>
      </w:r>
      <w:r>
        <w:rPr>
          <w:rFonts w:ascii="Times New Roman" w:hAnsi="Times New Roman"/>
          <w:sz w:val="24"/>
          <w:szCs w:val="24"/>
        </w:rPr>
        <w:t>, ujedno i vjerovnica</w:t>
      </w:r>
    </w:p>
    <w:p w:rsidRPr="002F5BB8" w:rsidR="00BE0495" w:rsidP="00BE0495" w:rsidRDefault="00BE04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96549A" w:rsidR="0096549A" w:rsidP="00834417" w:rsidRDefault="0096549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Prije samog početka ročišta radi ispitivanja tražbina, upozoravaju se nazočni </w:t>
      </w:r>
      <w:r>
        <w:rPr>
          <w:rFonts w:ascii="Times New Roman" w:hAnsi="Times New Roman"/>
        </w:rPr>
        <w:t xml:space="preserve">vjerovnici čije su tražbine utvrđene da o tome neće biti posebno obaviješteni već da mogu na svoj trošak tražiti izdavanje ovjerovljenog izvatka rješenja s tim da će se rješenje o utvrđenim i osporenim tražbinama uredno objaviti na mrežnoj stranici e-Oglasna ploča sudova istog dana kada bude doneseno.    </w:t>
      </w:r>
    </w:p>
    <w:p w:rsidRPr="000E44A2" w:rsidR="009E0085" w:rsidP="00B15FEB" w:rsidRDefault="00363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Utvrđuje</w:t>
      </w:r>
      <w:r w:rsidRPr="000E44A2" w:rsidR="00253174">
        <w:rPr>
          <w:rFonts w:ascii="Times New Roman" w:hAnsi="Times New Roman"/>
          <w:sz w:val="24"/>
          <w:szCs w:val="24"/>
        </w:rPr>
        <w:t xml:space="preserve"> se da su</w:t>
      </w:r>
      <w:r w:rsidRPr="000E44A2" w:rsidR="00DC1FB3">
        <w:rPr>
          <w:rFonts w:ascii="Times New Roman" w:hAnsi="Times New Roman"/>
          <w:sz w:val="24"/>
          <w:szCs w:val="24"/>
        </w:rPr>
        <w:t xml:space="preserve"> r</w:t>
      </w:r>
      <w:r w:rsidRPr="000E44A2" w:rsidR="000307B4">
        <w:rPr>
          <w:rFonts w:ascii="Times New Roman" w:hAnsi="Times New Roman"/>
          <w:sz w:val="24"/>
          <w:szCs w:val="24"/>
        </w:rPr>
        <w:t xml:space="preserve">ješenje </w:t>
      </w:r>
      <w:r w:rsidRPr="000E44A2" w:rsidR="00E757B6">
        <w:rPr>
          <w:rFonts w:ascii="Times New Roman" w:hAnsi="Times New Roman"/>
          <w:sz w:val="24"/>
          <w:szCs w:val="24"/>
        </w:rPr>
        <w:t xml:space="preserve">ovog suda </w:t>
      </w:r>
      <w:r w:rsidRPr="000E44A2" w:rsidR="000307B4">
        <w:rPr>
          <w:rFonts w:ascii="Times New Roman" w:hAnsi="Times New Roman"/>
          <w:sz w:val="24"/>
          <w:szCs w:val="24"/>
        </w:rPr>
        <w:t xml:space="preserve">o otvaranju </w:t>
      </w:r>
      <w:r w:rsidRPr="000E44A2">
        <w:rPr>
          <w:rFonts w:ascii="Times New Roman" w:hAnsi="Times New Roman"/>
          <w:sz w:val="24"/>
          <w:szCs w:val="24"/>
        </w:rPr>
        <w:t>predstečajnog postup</w:t>
      </w:r>
      <w:r w:rsidRPr="000E44A2" w:rsidR="006A4D6F">
        <w:rPr>
          <w:rFonts w:ascii="Times New Roman" w:hAnsi="Times New Roman"/>
          <w:sz w:val="24"/>
          <w:szCs w:val="24"/>
        </w:rPr>
        <w:t xml:space="preserve">ka </w:t>
      </w:r>
      <w:r w:rsidRPr="000E44A2">
        <w:rPr>
          <w:rFonts w:ascii="Times New Roman" w:hAnsi="Times New Roman"/>
          <w:sz w:val="24"/>
          <w:szCs w:val="24"/>
        </w:rPr>
        <w:t>nad dužnikom</w:t>
      </w:r>
      <w:r w:rsidRPr="000E44A2" w:rsidR="00B15FEB">
        <w:rPr>
          <w:rFonts w:ascii="Times New Roman" w:hAnsi="Times New Roman"/>
          <w:sz w:val="24"/>
          <w:szCs w:val="24"/>
        </w:rPr>
        <w:t xml:space="preserve"> </w:t>
      </w:r>
      <w:r w:rsidRPr="000E44A2" w:rsidR="00DC1FB3">
        <w:rPr>
          <w:rFonts w:ascii="Times New Roman" w:hAnsi="Times New Roman"/>
          <w:sz w:val="24"/>
          <w:szCs w:val="24"/>
        </w:rPr>
        <w:t xml:space="preserve">od </w:t>
      </w:r>
      <w:r w:rsidR="00C84B9D">
        <w:rPr>
          <w:rFonts w:ascii="Times New Roman" w:hAnsi="Times New Roman"/>
          <w:sz w:val="24"/>
          <w:szCs w:val="24"/>
        </w:rPr>
        <w:t>20</w:t>
      </w:r>
      <w:r w:rsidRPr="000E44A2" w:rsidR="00DC1FB3">
        <w:rPr>
          <w:rFonts w:ascii="Times New Roman" w:hAnsi="Times New Roman"/>
          <w:sz w:val="24"/>
          <w:szCs w:val="24"/>
        </w:rPr>
        <w:t xml:space="preserve">. </w:t>
      </w:r>
      <w:r w:rsidR="00C84B9D">
        <w:rPr>
          <w:rFonts w:ascii="Times New Roman" w:hAnsi="Times New Roman"/>
          <w:sz w:val="24"/>
          <w:szCs w:val="24"/>
        </w:rPr>
        <w:t>svibnja</w:t>
      </w:r>
      <w:r w:rsidR="00834417">
        <w:rPr>
          <w:rFonts w:ascii="Times New Roman" w:hAnsi="Times New Roman"/>
          <w:sz w:val="24"/>
          <w:szCs w:val="24"/>
        </w:rPr>
        <w:t xml:space="preserve"> 2020</w:t>
      </w:r>
      <w:r w:rsidRPr="000E44A2" w:rsidR="00DC1FB3">
        <w:rPr>
          <w:rFonts w:ascii="Times New Roman" w:hAnsi="Times New Roman"/>
          <w:sz w:val="24"/>
          <w:szCs w:val="24"/>
        </w:rPr>
        <w:t>.</w:t>
      </w:r>
      <w:r w:rsidRPr="000E44A2" w:rsidR="004A1E3B">
        <w:rPr>
          <w:rFonts w:ascii="Times New Roman" w:hAnsi="Times New Roman"/>
          <w:sz w:val="24"/>
          <w:szCs w:val="24"/>
        </w:rPr>
        <w:t xml:space="preserve"> </w:t>
      </w:r>
      <w:r w:rsidRPr="000E44A2" w:rsidR="00253174">
        <w:rPr>
          <w:rFonts w:ascii="Times New Roman" w:hAnsi="Times New Roman"/>
          <w:sz w:val="24"/>
          <w:szCs w:val="24"/>
        </w:rPr>
        <w:t xml:space="preserve">i plan restrukturiranja dužnika objavljeni </w:t>
      </w:r>
      <w:r w:rsidRPr="000E44A2" w:rsidR="00B2269B">
        <w:rPr>
          <w:rFonts w:ascii="Times New Roman" w:hAnsi="Times New Roman"/>
          <w:sz w:val="24"/>
          <w:szCs w:val="24"/>
        </w:rPr>
        <w:t xml:space="preserve">na mrežnoj </w:t>
      </w:r>
      <w:r w:rsidRPr="000E44A2" w:rsidR="00DC1FB3">
        <w:rPr>
          <w:rFonts w:ascii="Times New Roman" w:hAnsi="Times New Roman"/>
          <w:sz w:val="24"/>
          <w:szCs w:val="24"/>
        </w:rPr>
        <w:t xml:space="preserve">stranici e-Oglasna ploča sudova </w:t>
      </w:r>
      <w:r w:rsidR="00AA676B">
        <w:rPr>
          <w:rFonts w:ascii="Times New Roman" w:hAnsi="Times New Roman"/>
          <w:sz w:val="24"/>
          <w:szCs w:val="24"/>
        </w:rPr>
        <w:t>20</w:t>
      </w:r>
      <w:r w:rsidRPr="000E44A2" w:rsidR="00253174">
        <w:rPr>
          <w:rFonts w:ascii="Times New Roman" w:hAnsi="Times New Roman"/>
          <w:sz w:val="24"/>
          <w:szCs w:val="24"/>
        </w:rPr>
        <w:t xml:space="preserve">. </w:t>
      </w:r>
      <w:r w:rsidR="00AA676B">
        <w:rPr>
          <w:rFonts w:ascii="Times New Roman" w:hAnsi="Times New Roman"/>
          <w:sz w:val="24"/>
          <w:szCs w:val="24"/>
        </w:rPr>
        <w:t>svibnja</w:t>
      </w:r>
      <w:r w:rsidR="00834417">
        <w:rPr>
          <w:rFonts w:ascii="Times New Roman" w:hAnsi="Times New Roman"/>
          <w:sz w:val="24"/>
          <w:szCs w:val="24"/>
        </w:rPr>
        <w:t xml:space="preserve"> 2020</w:t>
      </w:r>
      <w:r w:rsidRPr="000E44A2" w:rsidR="00253174">
        <w:rPr>
          <w:rFonts w:ascii="Times New Roman" w:hAnsi="Times New Roman"/>
          <w:sz w:val="24"/>
          <w:szCs w:val="24"/>
        </w:rPr>
        <w:t xml:space="preserve">. </w:t>
      </w:r>
    </w:p>
    <w:p w:rsidRPr="000E44A2" w:rsidR="00834417" w:rsidP="00B15FEB" w:rsidRDefault="008344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2D49D9" w:rsidP="00B15FEB" w:rsidRDefault="000946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Utvrđuje</w:t>
      </w:r>
      <w:r w:rsidRPr="000E44A2" w:rsidR="00DC1FB3">
        <w:rPr>
          <w:rFonts w:ascii="Times New Roman" w:hAnsi="Times New Roman"/>
          <w:sz w:val="24"/>
          <w:szCs w:val="24"/>
        </w:rPr>
        <w:t xml:space="preserve"> </w:t>
      </w:r>
      <w:r w:rsidR="00834417">
        <w:rPr>
          <w:rFonts w:ascii="Times New Roman" w:hAnsi="Times New Roman"/>
          <w:sz w:val="24"/>
          <w:szCs w:val="24"/>
        </w:rPr>
        <w:t xml:space="preserve">se da je Financijska agencija </w:t>
      </w:r>
      <w:r w:rsidR="00AA676B">
        <w:rPr>
          <w:rFonts w:ascii="Times New Roman" w:hAnsi="Times New Roman"/>
          <w:sz w:val="24"/>
          <w:szCs w:val="24"/>
        </w:rPr>
        <w:t>23</w:t>
      </w:r>
      <w:r w:rsidR="00834417">
        <w:rPr>
          <w:rFonts w:ascii="Times New Roman" w:hAnsi="Times New Roman"/>
          <w:sz w:val="24"/>
          <w:szCs w:val="24"/>
        </w:rPr>
        <w:t>.</w:t>
      </w:r>
      <w:r w:rsidRPr="000E44A2" w:rsidR="00DC1FB3">
        <w:rPr>
          <w:rFonts w:ascii="Times New Roman" w:hAnsi="Times New Roman"/>
          <w:sz w:val="24"/>
          <w:szCs w:val="24"/>
        </w:rPr>
        <w:t xml:space="preserve"> </w:t>
      </w:r>
      <w:r w:rsidR="00AA676B">
        <w:rPr>
          <w:rFonts w:ascii="Times New Roman" w:hAnsi="Times New Roman"/>
          <w:sz w:val="24"/>
          <w:szCs w:val="24"/>
        </w:rPr>
        <w:t>lipnja</w:t>
      </w:r>
      <w:r w:rsidRPr="000E44A2" w:rsidR="00B15FEB">
        <w:rPr>
          <w:rFonts w:ascii="Times New Roman" w:hAnsi="Times New Roman"/>
          <w:sz w:val="24"/>
          <w:szCs w:val="24"/>
        </w:rPr>
        <w:t xml:space="preserve"> </w:t>
      </w:r>
      <w:r w:rsidR="00834417">
        <w:rPr>
          <w:rFonts w:ascii="Times New Roman" w:hAnsi="Times New Roman"/>
          <w:sz w:val="24"/>
          <w:szCs w:val="24"/>
        </w:rPr>
        <w:t>2020</w:t>
      </w:r>
      <w:r w:rsidRPr="000E44A2">
        <w:rPr>
          <w:rFonts w:ascii="Times New Roman" w:hAnsi="Times New Roman"/>
          <w:sz w:val="24"/>
          <w:szCs w:val="24"/>
        </w:rPr>
        <w:t xml:space="preserve">. na </w:t>
      </w:r>
      <w:r w:rsidRPr="000E44A2" w:rsidR="00977A9E">
        <w:rPr>
          <w:rFonts w:ascii="Times New Roman" w:hAnsi="Times New Roman"/>
          <w:sz w:val="24"/>
          <w:szCs w:val="24"/>
        </w:rPr>
        <w:t xml:space="preserve">mrežnoj </w:t>
      </w:r>
      <w:r w:rsidRPr="000E44A2" w:rsidR="004A1E3B">
        <w:rPr>
          <w:rFonts w:ascii="Times New Roman" w:hAnsi="Times New Roman"/>
          <w:sz w:val="24"/>
          <w:szCs w:val="24"/>
        </w:rPr>
        <w:t xml:space="preserve">stranici </w:t>
      </w:r>
      <w:r w:rsidRPr="000E44A2" w:rsidR="00B2269B">
        <w:rPr>
          <w:rFonts w:ascii="Times New Roman" w:hAnsi="Times New Roman"/>
          <w:sz w:val="24"/>
          <w:szCs w:val="24"/>
        </w:rPr>
        <w:t>e-O</w:t>
      </w:r>
      <w:r w:rsidRPr="000E44A2">
        <w:rPr>
          <w:rFonts w:ascii="Times New Roman" w:hAnsi="Times New Roman"/>
          <w:sz w:val="24"/>
          <w:szCs w:val="24"/>
        </w:rPr>
        <w:t>glasn</w:t>
      </w:r>
      <w:r w:rsidRPr="000E44A2" w:rsidR="00B15FEB">
        <w:rPr>
          <w:rFonts w:ascii="Times New Roman" w:hAnsi="Times New Roman"/>
          <w:sz w:val="24"/>
          <w:szCs w:val="24"/>
        </w:rPr>
        <w:t>a ploča</w:t>
      </w:r>
      <w:r w:rsidRPr="000E44A2">
        <w:rPr>
          <w:rFonts w:ascii="Times New Roman" w:hAnsi="Times New Roman"/>
          <w:sz w:val="24"/>
          <w:szCs w:val="24"/>
        </w:rPr>
        <w:t xml:space="preserve"> </w:t>
      </w:r>
      <w:r w:rsidRPr="000E44A2" w:rsidR="00B2269B">
        <w:rPr>
          <w:rFonts w:ascii="Times New Roman" w:hAnsi="Times New Roman"/>
          <w:sz w:val="24"/>
          <w:szCs w:val="24"/>
        </w:rPr>
        <w:t xml:space="preserve">sudova </w:t>
      </w:r>
      <w:r w:rsidRPr="000E44A2">
        <w:rPr>
          <w:rFonts w:ascii="Times New Roman" w:hAnsi="Times New Roman"/>
          <w:sz w:val="24"/>
          <w:szCs w:val="24"/>
        </w:rPr>
        <w:t>objavila t</w:t>
      </w:r>
      <w:r w:rsidRPr="000E44A2" w:rsidR="00DC1FB3">
        <w:rPr>
          <w:rFonts w:ascii="Times New Roman" w:hAnsi="Times New Roman"/>
          <w:sz w:val="24"/>
          <w:szCs w:val="24"/>
        </w:rPr>
        <w:t>ablicu prijavljenih tražbina (zajedno s prijavama tražbina i pripadajućim ispravama)</w:t>
      </w:r>
      <w:r w:rsidR="006D7658">
        <w:rPr>
          <w:rFonts w:ascii="Times New Roman" w:hAnsi="Times New Roman"/>
          <w:sz w:val="24"/>
          <w:szCs w:val="24"/>
        </w:rPr>
        <w:t xml:space="preserve">, </w:t>
      </w:r>
      <w:r w:rsidR="00ED7E23">
        <w:rPr>
          <w:rFonts w:ascii="Times New Roman" w:hAnsi="Times New Roman"/>
          <w:sz w:val="24"/>
          <w:szCs w:val="24"/>
        </w:rPr>
        <w:t>te dopune ta</w:t>
      </w:r>
      <w:r w:rsidR="001C43FA">
        <w:rPr>
          <w:rFonts w:ascii="Times New Roman" w:hAnsi="Times New Roman"/>
          <w:sz w:val="24"/>
          <w:szCs w:val="24"/>
        </w:rPr>
        <w:t>b</w:t>
      </w:r>
      <w:r w:rsidR="00834417">
        <w:rPr>
          <w:rFonts w:ascii="Times New Roman" w:hAnsi="Times New Roman"/>
          <w:sz w:val="24"/>
          <w:szCs w:val="24"/>
        </w:rPr>
        <w:t xml:space="preserve">lice prijavljenih tražbina, a </w:t>
      </w:r>
      <w:r w:rsidR="00AA676B">
        <w:rPr>
          <w:rFonts w:ascii="Times New Roman" w:hAnsi="Times New Roman"/>
          <w:sz w:val="24"/>
          <w:szCs w:val="24"/>
        </w:rPr>
        <w:t>31</w:t>
      </w:r>
      <w:r w:rsidRPr="000E44A2" w:rsidR="002D49D9">
        <w:rPr>
          <w:rFonts w:ascii="Times New Roman" w:hAnsi="Times New Roman"/>
          <w:sz w:val="24"/>
          <w:szCs w:val="24"/>
        </w:rPr>
        <w:t xml:space="preserve">. </w:t>
      </w:r>
      <w:r w:rsidR="00AA676B">
        <w:rPr>
          <w:rFonts w:ascii="Times New Roman" w:hAnsi="Times New Roman"/>
          <w:sz w:val="24"/>
          <w:szCs w:val="24"/>
        </w:rPr>
        <w:t>kolovoza</w:t>
      </w:r>
      <w:r w:rsidR="00834417">
        <w:rPr>
          <w:rFonts w:ascii="Times New Roman" w:hAnsi="Times New Roman"/>
          <w:sz w:val="24"/>
          <w:szCs w:val="24"/>
        </w:rPr>
        <w:t xml:space="preserve"> 2020</w:t>
      </w:r>
      <w:r w:rsidRPr="000E44A2" w:rsidR="002D49D9">
        <w:rPr>
          <w:rFonts w:ascii="Times New Roman" w:hAnsi="Times New Roman"/>
          <w:sz w:val="24"/>
          <w:szCs w:val="24"/>
        </w:rPr>
        <w:t xml:space="preserve">. tablicu osporenih tražbina. </w:t>
      </w:r>
    </w:p>
    <w:p w:rsidRPr="000E44A2" w:rsidR="002D49D9" w:rsidP="00B15FEB" w:rsidRDefault="002D4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FD5062" w:rsidR="002D49D9" w:rsidP="00B15FEB" w:rsidRDefault="002D4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5062">
        <w:rPr>
          <w:rFonts w:ascii="Times New Roman" w:hAnsi="Times New Roman"/>
          <w:sz w:val="24"/>
          <w:szCs w:val="24"/>
        </w:rPr>
        <w:t>Utvrđuje se da je Financijska agencija na mrežnoj stranici e-Oglasna ploča sudova:</w:t>
      </w:r>
    </w:p>
    <w:p w:rsidRPr="00290C86" w:rsidR="00BE0495" w:rsidP="00290C86" w:rsidRDefault="00AA676B">
      <w:pPr>
        <w:pStyle w:val="Odlomakpopis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FD5062" w:rsidR="00FD506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kolovoza</w:t>
      </w:r>
      <w:r w:rsidR="00834417">
        <w:rPr>
          <w:rFonts w:ascii="Times New Roman" w:hAnsi="Times New Roman"/>
          <w:sz w:val="24"/>
          <w:szCs w:val="24"/>
        </w:rPr>
        <w:t xml:space="preserve"> 2020</w:t>
      </w:r>
      <w:r w:rsidRPr="00290C86" w:rsidR="00FD5062">
        <w:rPr>
          <w:rFonts w:ascii="Times New Roman" w:hAnsi="Times New Roman"/>
          <w:sz w:val="24"/>
          <w:szCs w:val="24"/>
        </w:rPr>
        <w:t>. objavila očitovanje dužnika o prijavljenim tražbinama</w:t>
      </w:r>
      <w:r w:rsidRPr="00290C86" w:rsidR="002D49D9">
        <w:rPr>
          <w:rFonts w:ascii="Times New Roman" w:hAnsi="Times New Roman"/>
          <w:sz w:val="24"/>
          <w:szCs w:val="24"/>
        </w:rPr>
        <w:t xml:space="preserve"> </w:t>
      </w:r>
    </w:p>
    <w:p w:rsidRPr="00FD5062" w:rsidR="00BE0495" w:rsidP="00BE0495" w:rsidRDefault="00AA676B">
      <w:pPr>
        <w:pStyle w:val="Odlomakpopis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="00834417">
        <w:rPr>
          <w:rFonts w:ascii="Times New Roman" w:hAnsi="Times New Roman"/>
          <w:sz w:val="24"/>
          <w:szCs w:val="24"/>
        </w:rPr>
        <w:t>. lipnja 2020</w:t>
      </w:r>
      <w:r w:rsidR="00BE0495">
        <w:rPr>
          <w:rFonts w:ascii="Times New Roman" w:hAnsi="Times New Roman"/>
          <w:sz w:val="24"/>
          <w:szCs w:val="24"/>
        </w:rPr>
        <w:t>. objavila očitovanje povjerenika o prijavljenim tražbinama</w:t>
      </w:r>
    </w:p>
    <w:p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Konstatira se da sukladno odredbi čl. 41. st. 3. SZ-a, nakon isteka roka za očitovanje o prijavljenim tražbinama dužnik i povjerenik ne mogu više osporavati tražbine koje su prethodno priznali. </w:t>
      </w: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vjerovnici dužnika nadležnoj Financijskoj agenciji nisu podnijeli osporavanje prijavljenih tražbina drugih vjerovnika dužnika u smislu odredbe čl. 42. SZ-a. </w:t>
      </w: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se nazočnim sudionicima predstečajnog postupka čitaju: </w:t>
      </w: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- prijedlog za otvaranje predstečajnog postupka u dijelu u kojem su navedene tražbine vjerovnika, </w:t>
      </w: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- prijavljene tražbine vjerovnika i </w:t>
      </w: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- očitovanja dužnika i vjerovnika o prijavljenim tražbinama vjerovnika.  </w:t>
      </w: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Konstatira se da su nazočni sudionici predstečajnog postupka poučeni u smislu odredbi čl. 46.</w:t>
      </w:r>
      <w:r>
        <w:rPr>
          <w:rFonts w:ascii="Times New Roman" w:hAnsi="Times New Roman"/>
          <w:sz w:val="24"/>
          <w:szCs w:val="24"/>
        </w:rPr>
        <w:t>, čl. 47.</w:t>
      </w:r>
      <w:r w:rsidRPr="000E44A2">
        <w:rPr>
          <w:rFonts w:ascii="Times New Roman" w:hAnsi="Times New Roman"/>
          <w:sz w:val="24"/>
          <w:szCs w:val="24"/>
        </w:rPr>
        <w:t xml:space="preserve"> i čl. 41. st. 3. SZ-a da se na današnjem ročištu ispituju prijavljene tražbine, da se </w:t>
      </w:r>
      <w:r w:rsidRPr="000E44A2">
        <w:rPr>
          <w:rFonts w:ascii="Times New Roman" w:hAnsi="Times New Roman"/>
          <w:sz w:val="24"/>
          <w:szCs w:val="24"/>
        </w:rPr>
        <w:lastRenderedPageBreak/>
        <w:t xml:space="preserve">tražbine koje je osporio dužnik i/ili povjerenik moraju raspraviti, da se osporene tražbine mogu priznati ali da se priznate tražbine više ne mogu osporavati, da izlučna i razlučna prava nisu predmet ispitivanja te da se pravovremeno prijavljene tražbine smatraju utvrđenima ako ih nije osporio dužnik, povjerenik i/ili vjerovnik. </w:t>
      </w: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4E54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Postupajući u skladu s odredbom čl. 49. SZ-a, ovaj sud sastavlja tablicu ispitanih tražbina u kojoj za svaku pojedinu tražbinu unosi u kojem iznosu je utvrđena, odnosno osporena uz naznaku razloga osporavanja, tablicu razlučnih prava u koju unosi tražbine samo onih razlučnih vjerovnika na čija prava zadire plan res</w:t>
      </w:r>
      <w:r w:rsidR="00F91842">
        <w:rPr>
          <w:rFonts w:ascii="Times New Roman" w:hAnsi="Times New Roman"/>
          <w:sz w:val="24"/>
          <w:szCs w:val="24"/>
        </w:rPr>
        <w:t>trukturiranja te se iste čitaju sve prijavljene tražbine.</w:t>
      </w:r>
    </w:p>
    <w:p w:rsidRPr="000E44A2" w:rsidR="00C14E54" w:rsidP="00BE0495" w:rsidRDefault="00C14E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184" w:type="dxa"/>
        <w:tblLayout w:type="fixed"/>
        <w:tblLook w:firstRow="1" w:lastRow="0" w:firstColumn="1" w:lastColumn="0" w:noHBand="0" w:noVBand="1" w:val="04A0"/>
      </w:tblPr>
      <w:tblGrid>
        <w:gridCol w:w="562"/>
        <w:gridCol w:w="1418"/>
        <w:gridCol w:w="1417"/>
        <w:gridCol w:w="1843"/>
        <w:gridCol w:w="851"/>
        <w:gridCol w:w="1275"/>
        <w:gridCol w:w="709"/>
        <w:gridCol w:w="567"/>
        <w:gridCol w:w="1542"/>
      </w:tblGrid>
      <w:tr w:rsidRPr="00C84B9D" w:rsidR="00C84B9D" w:rsidTr="009954C8">
        <w:trPr>
          <w:trHeight w:val="1530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C84B9D" w:rsidR="00C84B9D" w:rsidP="00C84B9D" w:rsidRDefault="00C84B9D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bCs/>
                <w:sz w:val="18"/>
                <w:szCs w:val="18"/>
                <w:lang w:eastAsia="hr-HR"/>
              </w:rPr>
              <w:t>Rbr.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C84B9D" w:rsidR="00C84B9D" w:rsidP="00C84B9D" w:rsidRDefault="00C84B9D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Ime i prezime / Naziv vjerovnika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C84B9D" w:rsidR="00C84B9D" w:rsidP="00C84B9D" w:rsidRDefault="00C84B9D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C84B9D" w:rsidR="00C84B9D" w:rsidP="00C84B9D" w:rsidRDefault="00C84B9D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Adresa vjerovnika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C84B9D" w:rsidR="00C84B9D" w:rsidP="00C84B9D" w:rsidRDefault="00C84B9D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 xml:space="preserve">Tražbina je navedena u prijedlogu 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C84B9D" w:rsidR="00C84B9D" w:rsidP="00C84B9D" w:rsidRDefault="00C84B9D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 xml:space="preserve">Iznos tražbine navedene u prijedlogu 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C84B9D" w:rsidR="00C84B9D" w:rsidP="00C84B9D" w:rsidRDefault="00C84B9D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Prijava tražbine je podnesena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C84B9D" w:rsidR="00C84B9D" w:rsidP="00C84B9D" w:rsidRDefault="00C84B9D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Ovršna isprava</w:t>
            </w:r>
          </w:p>
        </w:tc>
        <w:tc>
          <w:tcPr>
            <w:tcW w:w="15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C84B9D" w:rsidR="00C84B9D" w:rsidP="00C84B9D" w:rsidRDefault="009954C8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Priznaje/osporava</w:t>
            </w:r>
          </w:p>
        </w:tc>
      </w:tr>
      <w:tr w:rsidRPr="00C84B9D" w:rsidR="00C84B9D" w:rsidTr="009954C8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ADRIANA-TURIST COMMERCE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63751094522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Zatonska 181, 22211 Vodice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954C8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6.250,00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954C8" w:rsidR="00C84B9D" w:rsidP="00F429D2" w:rsidRDefault="009954C8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 xml:space="preserve">Priznaje 2.500,00/osporava </w:t>
            </w:r>
            <w:r w:rsidR="00F429D2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3.750</w:t>
            </w: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,00</w:t>
            </w:r>
          </w:p>
        </w:tc>
      </w:tr>
      <w:tr w:rsidRPr="00C84B9D" w:rsidR="00C84B9D" w:rsidTr="009954C8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ARX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39553500229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Stara Cesta 4, 22000 Šibenik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954C8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77.671,23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  <w:r w:rsidR="009954C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priznaje</w:t>
            </w:r>
          </w:p>
        </w:tc>
      </w:tr>
      <w:tr w:rsidRPr="00C84B9D" w:rsidR="00C84B9D" w:rsidTr="009954C8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E.ON Energija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81103558092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Capraška ulica 6,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954C8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6.184,89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  <w:r w:rsidR="009954C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priznaje</w:t>
            </w:r>
          </w:p>
        </w:tc>
      </w:tr>
      <w:tr w:rsidRPr="00C84B9D" w:rsidR="00C84B9D" w:rsidTr="009954C8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Radnička cesta 21,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954C8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3.205,86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  <w:r w:rsidR="009954C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priznaje</w:t>
            </w:r>
          </w:p>
        </w:tc>
      </w:tr>
      <w:tr w:rsidRPr="00C84B9D" w:rsidR="00C84B9D" w:rsidTr="009954C8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MARIA KORNAJ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98586943358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ULICA ULIČINE 34, 22212 TRIBUNJ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954C8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86.175,70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954C8" w:rsidR="00C84B9D" w:rsidP="00C84B9D" w:rsidRDefault="009954C8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Priznaje dužnik, osporava povjerenik</w:t>
            </w:r>
          </w:p>
        </w:tc>
      </w:tr>
      <w:tr w:rsidRPr="00C84B9D" w:rsidR="00C84B9D" w:rsidTr="009954C8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LEĆ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79331181937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Obala Juričev Ive Cota 9, 22211 Vodice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954C8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1.954,45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  <w:r w:rsidR="009954C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priznaje</w:t>
            </w:r>
          </w:p>
        </w:tc>
      </w:tr>
      <w:tr w:rsidRPr="00C84B9D" w:rsidR="00C84B9D" w:rsidTr="009954C8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BUMBA obrt, vl. Tomislav Mateša i Hrvoje Mateša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41389141894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BRUNAC 50, 22211 VODICE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954C8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2.327,20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  <w:r w:rsidR="009954C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priznaje</w:t>
            </w:r>
          </w:p>
        </w:tc>
      </w:tr>
      <w:tr w:rsidRPr="00C84B9D" w:rsidR="00C84B9D" w:rsidTr="009954C8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JERE MATIĆ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34564401247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PAZDIGRADSKA 70, 21000 SPLIT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954C8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6.250,00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  <w:r w:rsidR="009954C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priznaje</w:t>
            </w:r>
          </w:p>
        </w:tc>
      </w:tr>
      <w:tr w:rsidRPr="00C84B9D" w:rsidR="00C84B9D" w:rsidTr="009954C8">
        <w:trPr>
          <w:trHeight w:val="583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MINISTARSTVO FINANCIJA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Katančićeva 5/ Obala Hrvatske mornarice 3, 10000/22000 ZAGREB/Šibenik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954C8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7.530,48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 (7.055,15kn)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  <w:r w:rsidR="009954C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priznaje</w:t>
            </w:r>
          </w:p>
        </w:tc>
      </w:tr>
      <w:tr w:rsidRPr="00C84B9D" w:rsidR="00C84B9D" w:rsidTr="009954C8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OPĆINA TRIBUNJ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49029215165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Zamalin 22, 22212 Tribunj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954C8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47.523,30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954C8" w:rsidR="00C84B9D" w:rsidP="00C84B9D" w:rsidRDefault="009954C8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Priznaje 35.313,39 kn/ osporava 12.210,39 kn</w:t>
            </w:r>
          </w:p>
        </w:tc>
      </w:tr>
      <w:tr w:rsidRPr="00C84B9D" w:rsidR="00C84B9D" w:rsidTr="009954C8">
        <w:trPr>
          <w:trHeight w:val="510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VODOVOD I ODVODNJA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26251326399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Kralja Zvonimira 50, 22000 Šibenik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954C8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2.881,59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9954C8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priznaje</w:t>
            </w:r>
          </w:p>
        </w:tc>
      </w:tr>
      <w:tr w:rsidRPr="00C84B9D" w:rsidR="00C84B9D" w:rsidTr="009954C8">
        <w:trPr>
          <w:trHeight w:val="765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Wiener osiguranje Vienna Insurance Group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52848403362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Slovenska ulica 24,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954C8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 </w:t>
            </w:r>
            <w:r w:rsidRPr="009954C8" w:rsid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1.323,96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 (1.323,96kn)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  <w:r w:rsidR="009954C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priznaje</w:t>
            </w:r>
          </w:p>
        </w:tc>
      </w:tr>
      <w:tr w:rsidRPr="00C84B9D" w:rsidR="00C84B9D" w:rsidTr="009954C8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92963223473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Trg bana Josipa Jelačića 10,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954C8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17.068,60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  <w:r w:rsidR="009954C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priznaje</w:t>
            </w:r>
          </w:p>
        </w:tc>
      </w:tr>
      <w:tr w:rsidRPr="00C84B9D" w:rsidR="00C84B9D" w:rsidTr="009954C8">
        <w:trPr>
          <w:trHeight w:val="499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C84B9D" w:rsidR="00C84B9D" w:rsidP="00C84B9D" w:rsidRDefault="00C84B9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HRVATSKE VODE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C84B9D" w:rsidR="00C84B9D" w:rsidP="00C84B9D" w:rsidRDefault="00C84B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84B9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C84B9D" w:rsidR="00C84B9D" w:rsidP="009954C8" w:rsidRDefault="009954C8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Ulica Grada Vukovara 220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C84B9D" w:rsidR="00C84B9D" w:rsidP="00C84B9D" w:rsidRDefault="009954C8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9954C8" w:rsidR="00C84B9D" w:rsidP="00C84B9D" w:rsidRDefault="009954C8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9954C8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4.950,31 kn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C84B9D" w:rsidR="00C84B9D" w:rsidP="00C84B9D" w:rsidRDefault="009954C8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C84B9D" w:rsidR="00C84B9D" w:rsidP="00C84B9D" w:rsidRDefault="009954C8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5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C84B9D" w:rsidR="00C84B9D" w:rsidP="00C84B9D" w:rsidRDefault="009954C8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priznaje</w:t>
            </w:r>
          </w:p>
        </w:tc>
      </w:tr>
    </w:tbl>
    <w:p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1911" w:rsidP="00BE0495" w:rsidRDefault="00EE19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1842" w:rsidP="00BE0495" w:rsidRDefault="00F918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29D2" w:rsidP="00BE0495" w:rsidRDefault="00F918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29D2">
        <w:rPr>
          <w:rFonts w:ascii="Times New Roman" w:hAnsi="Times New Roman"/>
          <w:sz w:val="24"/>
          <w:szCs w:val="24"/>
        </w:rPr>
        <w:t>Od navedenih t</w:t>
      </w:r>
      <w:r w:rsidRPr="00F429D2" w:rsidR="009954C8">
        <w:rPr>
          <w:rFonts w:ascii="Times New Roman" w:hAnsi="Times New Roman"/>
          <w:sz w:val="24"/>
          <w:szCs w:val="24"/>
        </w:rPr>
        <w:t>ražbina povjerenik navodi da je</w:t>
      </w:r>
      <w:r w:rsidR="00F429D2">
        <w:rPr>
          <w:rFonts w:ascii="Times New Roman" w:hAnsi="Times New Roman"/>
          <w:sz w:val="24"/>
          <w:szCs w:val="24"/>
        </w:rPr>
        <w:t xml:space="preserve"> osporio dio tražbine vjerovnika ADRIANA TURIST COMMERCE d.o.o. u iznosu od 3.750,00 kuna iz razloga što je na kartici kupca iskazan iznos od 2.500,00 kuna koji je priznat a za osporeni iznos od 3.750,00 kuna nema osnova da bi se priznao jer o tome nema dokumentacije, niti ju je ovaj vjerovnik dostavio.</w:t>
      </w:r>
    </w:p>
    <w:p w:rsidR="00F91842" w:rsidP="00BE0495" w:rsidRDefault="00F918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29D2" w:rsidP="00BE0495" w:rsidRDefault="00F42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Tražbinu Marije Kornaj u iznosu od 86.175,70 kuna, povjerenik je osporio iz razloga što je uvidom u knjigovodstvenu dokumentaciju utvrdio da dužnik ima veća potraživanja nego što vjerovnik ima prema dužniku, pa zaključuje da je ovaj vjerovnik dužan dužniku.</w:t>
      </w:r>
    </w:p>
    <w:p w:rsidR="00F429D2" w:rsidP="00BE0495" w:rsidRDefault="00F42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29D2" w:rsidP="00BE0495" w:rsidRDefault="00F42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Nazočna Marija Kornaj kao vjerovnica ne otklanja izjavljeno osporavanje.</w:t>
      </w:r>
    </w:p>
    <w:p w:rsidR="00F429D2" w:rsidP="00BE0495" w:rsidRDefault="00F42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29D2" w:rsidP="00BE0495" w:rsidRDefault="00F42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Povjerenik je osporio i dio tražbine općine Tribunj 12.209,67 kuna iz razloga što vjerovnik nije dostavio nikakvu dokumentaciju iz koje bi proizlazila osnovanost i ovog dijela tražbine.</w:t>
      </w:r>
    </w:p>
    <w:p w:rsidR="00F429D2" w:rsidP="00BE0495" w:rsidRDefault="00F42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3755" w:rsidP="00BE0495" w:rsidRDefault="00F937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Nitko od nazočnih vjerovnika ne osporava tražbine.</w:t>
      </w:r>
    </w:p>
    <w:p w:rsidR="00EE1911" w:rsidP="00BE0495" w:rsidRDefault="00EE19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07B4" w:rsidP="00ED7E23" w:rsidRDefault="00ED7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skladu s odredbom članka 46. Stečajnog zakona prelazi se na raspravu o svakoj pojedinoj osporenoj tražbini evidentiranoj u tablici osporenih tražbina kako slijedi:</w:t>
      </w:r>
    </w:p>
    <w:p w:rsidRPr="00F03AA3" w:rsidR="00F03AA3" w:rsidP="00F03AA3" w:rsidRDefault="00F03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E3130" w:rsidR="006B6FFF" w:rsidP="005E3130" w:rsidRDefault="005E3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Nitko od nazočnih vjerovnika ne otklanja izjavljena osporavanja.</w:t>
      </w:r>
    </w:p>
    <w:p w:rsidR="00F73DC6" w:rsidP="00B15FEB" w:rsidRDefault="00F73D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3DC6" w:rsidP="00B15FEB" w:rsidRDefault="00F73D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5A9E">
        <w:rPr>
          <w:rFonts w:ascii="Times New Roman" w:hAnsi="Times New Roman"/>
          <w:sz w:val="24"/>
          <w:szCs w:val="24"/>
        </w:rPr>
        <w:t>Uzimajući u obzir prijavljene tražbine iz prijedloga dužnika, prijavljene tražbine vjerovnika, očitovanja dužnika i povjerenika o prijavljenim tražbinama</w:t>
      </w:r>
      <w:r>
        <w:rPr>
          <w:rFonts w:ascii="Times New Roman" w:hAnsi="Times New Roman"/>
          <w:sz w:val="24"/>
          <w:szCs w:val="24"/>
        </w:rPr>
        <w:t xml:space="preserve"> vjerovnika, te navode zakonskih</w:t>
      </w:r>
      <w:r w:rsidR="00BA0948">
        <w:rPr>
          <w:rFonts w:ascii="Times New Roman" w:hAnsi="Times New Roman"/>
          <w:sz w:val="24"/>
          <w:szCs w:val="24"/>
        </w:rPr>
        <w:t xml:space="preserve"> zastupnika dužnika, punomoćnika dužnika i </w:t>
      </w:r>
      <w:r w:rsidRPr="00995A9E">
        <w:rPr>
          <w:rFonts w:ascii="Times New Roman" w:hAnsi="Times New Roman"/>
          <w:sz w:val="24"/>
          <w:szCs w:val="24"/>
        </w:rPr>
        <w:t>povjerenika sa današnjeg ročišta</w:t>
      </w:r>
      <w:r>
        <w:rPr>
          <w:rFonts w:ascii="Times New Roman" w:hAnsi="Times New Roman"/>
          <w:sz w:val="24"/>
          <w:szCs w:val="24"/>
        </w:rPr>
        <w:t>, temeljem odredbe čl. 49. SZ-a,</w:t>
      </w:r>
      <w:r w:rsidRPr="00995A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ovaj s</w:t>
      </w:r>
      <w:r w:rsidRPr="00995A9E">
        <w:rPr>
          <w:rFonts w:ascii="Times New Roman" w:hAnsi="Times New Roman"/>
          <w:sz w:val="24"/>
          <w:szCs w:val="24"/>
        </w:rPr>
        <w:t>ud</w:t>
      </w:r>
      <w:r w:rsidR="00EC1C15">
        <w:rPr>
          <w:rFonts w:ascii="Times New Roman" w:hAnsi="Times New Roman"/>
          <w:sz w:val="24"/>
          <w:szCs w:val="24"/>
        </w:rPr>
        <w:t xml:space="preserve"> će sastaviti tablicu ispitanih tražbina.</w:t>
      </w:r>
    </w:p>
    <w:p w:rsidR="00F73DC6" w:rsidP="00B15FEB" w:rsidRDefault="00F73D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995A9E" w:rsidR="001C2C5A" w:rsidP="00B15FEB" w:rsidRDefault="000E4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5A9E">
        <w:rPr>
          <w:rFonts w:ascii="Times New Roman" w:hAnsi="Times New Roman"/>
          <w:sz w:val="24"/>
          <w:szCs w:val="24"/>
        </w:rPr>
        <w:t xml:space="preserve">Nema pitanja ni primjedbi. </w:t>
      </w:r>
    </w:p>
    <w:p w:rsidRPr="00995A9E" w:rsidR="000E44A2" w:rsidP="00B15FEB" w:rsidRDefault="000E4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DB3" w:rsidP="00315DB3" w:rsidRDefault="000E44A2">
      <w:pPr>
        <w:jc w:val="both"/>
        <w:rPr>
          <w:rFonts w:ascii="Times New Roman" w:hAnsi="Times New Roman"/>
        </w:rPr>
      </w:pPr>
      <w:r w:rsidRPr="00995A9E">
        <w:rPr>
          <w:rFonts w:ascii="Times New Roman" w:hAnsi="Times New Roman"/>
          <w:sz w:val="24"/>
          <w:szCs w:val="24"/>
        </w:rPr>
        <w:t>S o</w:t>
      </w:r>
      <w:r w:rsidRPr="00995A9E" w:rsidR="00315DB3">
        <w:rPr>
          <w:rFonts w:ascii="Times New Roman" w:hAnsi="Times New Roman"/>
          <w:sz w:val="24"/>
          <w:szCs w:val="24"/>
        </w:rPr>
        <w:t>bzirom da su ispitane sve prijavljene tražbine</w:t>
      </w:r>
      <w:r w:rsidRPr="00995A9E">
        <w:rPr>
          <w:rFonts w:ascii="Times New Roman" w:hAnsi="Times New Roman"/>
          <w:sz w:val="24"/>
          <w:szCs w:val="24"/>
        </w:rPr>
        <w:t xml:space="preserve">, sud će na temelju tablice </w:t>
      </w:r>
      <w:r>
        <w:rPr>
          <w:rFonts w:ascii="Times New Roman" w:hAnsi="Times New Roman"/>
        </w:rPr>
        <w:t xml:space="preserve">ispitanih tražbina donijeti rješenje o </w:t>
      </w:r>
      <w:r w:rsidRPr="003B0782">
        <w:rPr>
          <w:rFonts w:ascii="Times New Roman" w:hAnsi="Times New Roman"/>
        </w:rPr>
        <w:t xml:space="preserve">utvrđenim </w:t>
      </w:r>
      <w:r w:rsidR="003B0782">
        <w:rPr>
          <w:rFonts w:ascii="Times New Roman" w:hAnsi="Times New Roman"/>
        </w:rPr>
        <w:t>tražbinama</w:t>
      </w:r>
      <w:r w:rsidR="004846F1">
        <w:rPr>
          <w:rFonts w:ascii="Times New Roman" w:hAnsi="Times New Roman"/>
        </w:rPr>
        <w:t>.</w:t>
      </w:r>
    </w:p>
    <w:p w:rsidRPr="00837EBB" w:rsidR="001C658E" w:rsidP="004846F1" w:rsidRDefault="000E44A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Nazočni sudionici predstečajnoga postupka nad dužnikom suglasno izjavljuju da nemaju prigovora ni primjedbi na prednji </w:t>
      </w:r>
      <w:r w:rsidRPr="00315DB3" w:rsidR="00315DB3">
        <w:rPr>
          <w:rFonts w:ascii="Times New Roman" w:hAnsi="Times New Roman"/>
        </w:rPr>
        <w:t>zapisnik</w:t>
      </w:r>
      <w:r w:rsidR="00995A9E">
        <w:rPr>
          <w:rFonts w:ascii="Times New Roman" w:hAnsi="Times New Roman"/>
        </w:rPr>
        <w:t xml:space="preserve"> budući je sadržaj istog glasno</w:t>
      </w:r>
      <w:r w:rsidR="00485040">
        <w:rPr>
          <w:rFonts w:ascii="Times New Roman" w:hAnsi="Times New Roman"/>
        </w:rPr>
        <w:t xml:space="preserve"> diktiran, a </w:t>
      </w:r>
      <w:r>
        <w:rPr>
          <w:rFonts w:ascii="Times New Roman" w:hAnsi="Times New Roman"/>
        </w:rPr>
        <w:t>što potvrđuju v</w:t>
      </w:r>
      <w:r w:rsidR="004846F1">
        <w:rPr>
          <w:rFonts w:ascii="Times New Roman" w:hAnsi="Times New Roman"/>
        </w:rPr>
        <w:t>lastoručn</w:t>
      </w:r>
      <w:r>
        <w:rPr>
          <w:rFonts w:ascii="Times New Roman" w:hAnsi="Times New Roman"/>
        </w:rPr>
        <w:t xml:space="preserve">im </w:t>
      </w:r>
      <w:r w:rsidR="004846F1">
        <w:rPr>
          <w:rFonts w:ascii="Times New Roman" w:hAnsi="Times New Roman"/>
        </w:rPr>
        <w:t>potpis</w:t>
      </w:r>
      <w:r>
        <w:rPr>
          <w:rFonts w:ascii="Times New Roman" w:hAnsi="Times New Roman"/>
        </w:rPr>
        <w:t>om istog</w:t>
      </w:r>
      <w:r w:rsidR="004846F1">
        <w:rPr>
          <w:rFonts w:ascii="Times New Roman" w:hAnsi="Times New Roman"/>
        </w:rPr>
        <w:t xml:space="preserve">. </w:t>
      </w:r>
    </w:p>
    <w:p w:rsidR="0034487A" w:rsidP="004846F1" w:rsidRDefault="001C658E">
      <w:pPr>
        <w:spacing w:after="0" w:line="240" w:lineRule="auto"/>
        <w:ind w:firstLine="708"/>
        <w:jc w:val="center"/>
        <w:rPr>
          <w:rFonts w:ascii="Times New Roman" w:hAnsi="Times New Roman"/>
          <w:lang w:eastAsia="hr-HR"/>
        </w:rPr>
      </w:pPr>
      <w:r w:rsidRPr="00837EBB">
        <w:rPr>
          <w:rFonts w:ascii="Times New Roman" w:hAnsi="Times New Roman"/>
          <w:lang w:eastAsia="hr-HR"/>
        </w:rPr>
        <w:t xml:space="preserve">Dovršeno u  </w:t>
      </w:r>
      <w:r w:rsidR="00F429D2">
        <w:rPr>
          <w:rFonts w:ascii="Times New Roman" w:hAnsi="Times New Roman"/>
          <w:lang w:eastAsia="hr-HR"/>
        </w:rPr>
        <w:t>8</w:t>
      </w:r>
      <w:r w:rsidR="001C2C5A">
        <w:rPr>
          <w:rFonts w:ascii="Times New Roman" w:hAnsi="Times New Roman"/>
          <w:lang w:eastAsia="hr-HR"/>
        </w:rPr>
        <w:t>,</w:t>
      </w:r>
      <w:r w:rsidR="00F429D2">
        <w:rPr>
          <w:rFonts w:ascii="Times New Roman" w:hAnsi="Times New Roman"/>
          <w:lang w:eastAsia="hr-HR"/>
        </w:rPr>
        <w:t>26</w:t>
      </w:r>
      <w:r w:rsidRPr="00837EBB" w:rsidR="00C92E49">
        <w:rPr>
          <w:rFonts w:ascii="Times New Roman" w:hAnsi="Times New Roman"/>
          <w:lang w:eastAsia="hr-HR"/>
        </w:rPr>
        <w:t xml:space="preserve"> </w:t>
      </w:r>
      <w:r w:rsidR="004846F1">
        <w:rPr>
          <w:rFonts w:ascii="Times New Roman" w:hAnsi="Times New Roman"/>
          <w:lang w:eastAsia="hr-HR"/>
        </w:rPr>
        <w:t>sati.</w:t>
      </w:r>
    </w:p>
    <w:p w:rsidR="00F429D2" w:rsidP="004846F1" w:rsidRDefault="00F429D2">
      <w:pPr>
        <w:spacing w:after="0" w:line="240" w:lineRule="auto"/>
        <w:ind w:firstLine="708"/>
        <w:jc w:val="center"/>
        <w:rPr>
          <w:rFonts w:ascii="Times New Roman" w:hAnsi="Times New Roman"/>
          <w:lang w:eastAsia="hr-HR"/>
        </w:rPr>
      </w:pPr>
    </w:p>
    <w:p w:rsidR="00F429D2" w:rsidP="004846F1" w:rsidRDefault="00F429D2">
      <w:pPr>
        <w:spacing w:after="0" w:line="240" w:lineRule="auto"/>
        <w:ind w:firstLine="708"/>
        <w:jc w:val="center"/>
        <w:rPr>
          <w:rFonts w:ascii="Times New Roman" w:hAnsi="Times New Roman"/>
          <w:lang w:eastAsia="hr-HR"/>
        </w:rPr>
      </w:pPr>
    </w:p>
    <w:p w:rsidRPr="00837EBB" w:rsidR="001C2C5A" w:rsidP="00B15FEB" w:rsidRDefault="001C2C5A">
      <w:pPr>
        <w:spacing w:after="0" w:line="240" w:lineRule="auto"/>
        <w:ind w:left="1416" w:firstLine="708"/>
        <w:jc w:val="both"/>
        <w:rPr>
          <w:rFonts w:ascii="Times New Roman" w:hAnsi="Times New Roman"/>
          <w:lang w:eastAsia="hr-HR"/>
        </w:rPr>
      </w:pPr>
    </w:p>
    <w:p w:rsidRPr="00837EBB" w:rsidR="0034487A" w:rsidP="00B15FEB" w:rsidRDefault="0034487A">
      <w:pPr>
        <w:spacing w:after="0" w:line="240" w:lineRule="auto"/>
        <w:ind w:left="2124" w:firstLine="708"/>
        <w:jc w:val="both"/>
        <w:rPr>
          <w:rFonts w:ascii="Times New Roman" w:hAnsi="Times New Roman"/>
          <w:lang w:eastAsia="hr-HR"/>
        </w:rPr>
      </w:pPr>
      <w:r w:rsidRPr="00837EBB">
        <w:rPr>
          <w:rFonts w:ascii="Times New Roman" w:hAnsi="Times New Roman"/>
          <w:bCs/>
          <w:lang w:eastAsia="hr-HR"/>
        </w:rPr>
        <w:t>SUTKINJA</w:t>
      </w:r>
      <w:r w:rsidR="000E44A2">
        <w:rPr>
          <w:rFonts w:ascii="Times New Roman" w:hAnsi="Times New Roman"/>
          <w:lang w:eastAsia="hr-HR"/>
        </w:rPr>
        <w:t>:</w:t>
      </w:r>
      <w:r w:rsidRPr="00837EBB">
        <w:rPr>
          <w:rFonts w:ascii="Times New Roman" w:hAnsi="Times New Roman"/>
          <w:lang w:eastAsia="hr-HR"/>
        </w:rPr>
        <w:tab/>
      </w:r>
      <w:r w:rsidRPr="00837EBB">
        <w:rPr>
          <w:rFonts w:ascii="Times New Roman" w:hAnsi="Times New Roman"/>
          <w:lang w:eastAsia="hr-HR"/>
        </w:rPr>
        <w:tab/>
      </w:r>
      <w:r w:rsidRPr="00837EBB">
        <w:rPr>
          <w:rFonts w:ascii="Times New Roman" w:hAnsi="Times New Roman"/>
          <w:lang w:eastAsia="hr-HR"/>
        </w:rPr>
        <w:tab/>
      </w:r>
      <w:r w:rsidRPr="00837EBB">
        <w:rPr>
          <w:rFonts w:ascii="Times New Roman" w:hAnsi="Times New Roman"/>
          <w:lang w:eastAsia="hr-HR"/>
        </w:rPr>
        <w:tab/>
      </w:r>
      <w:r w:rsidR="000E44A2">
        <w:rPr>
          <w:rFonts w:ascii="Times New Roman" w:hAnsi="Times New Roman"/>
          <w:lang w:eastAsia="hr-HR"/>
        </w:rPr>
        <w:t xml:space="preserve">ZA </w:t>
      </w:r>
      <w:r w:rsidRPr="00837EBB">
        <w:rPr>
          <w:rFonts w:ascii="Times New Roman" w:hAnsi="Times New Roman"/>
          <w:lang w:eastAsia="hr-HR"/>
        </w:rPr>
        <w:t>DUŽNIK</w:t>
      </w:r>
      <w:r w:rsidR="000E44A2">
        <w:rPr>
          <w:rFonts w:ascii="Times New Roman" w:hAnsi="Times New Roman"/>
          <w:lang w:eastAsia="hr-HR"/>
        </w:rPr>
        <w:t>A:</w:t>
      </w:r>
    </w:p>
    <w:p w:rsidRPr="00837EBB" w:rsidR="0034487A" w:rsidP="004846F1" w:rsidRDefault="0034487A">
      <w:pPr>
        <w:spacing w:after="0" w:line="240" w:lineRule="auto"/>
        <w:jc w:val="both"/>
        <w:rPr>
          <w:rFonts w:ascii="Times New Roman" w:hAnsi="Times New Roman"/>
          <w:lang w:eastAsia="hr-HR"/>
        </w:rPr>
      </w:pPr>
    </w:p>
    <w:p w:rsidRPr="00837EBB" w:rsidR="0034487A" w:rsidP="00B15FEB" w:rsidRDefault="0034487A">
      <w:pPr>
        <w:spacing w:after="0" w:line="240" w:lineRule="auto"/>
        <w:ind w:left="1416" w:firstLine="708"/>
        <w:jc w:val="both"/>
        <w:rPr>
          <w:rFonts w:ascii="Times New Roman" w:hAnsi="Times New Roman"/>
          <w:lang w:eastAsia="hr-HR"/>
        </w:rPr>
      </w:pPr>
    </w:p>
    <w:p w:rsidRPr="00837EBB" w:rsidR="00704B39" w:rsidP="00B15FEB" w:rsidRDefault="001C658E">
      <w:pPr>
        <w:spacing w:after="0" w:line="240" w:lineRule="auto"/>
        <w:ind w:left="2832"/>
        <w:jc w:val="both"/>
        <w:rPr>
          <w:rFonts w:ascii="Times New Roman" w:hAnsi="Times New Roman"/>
          <w:bCs/>
          <w:lang w:eastAsia="hr-HR"/>
        </w:rPr>
      </w:pPr>
      <w:r w:rsidRPr="00837EBB">
        <w:rPr>
          <w:rFonts w:ascii="Times New Roman" w:hAnsi="Times New Roman"/>
          <w:lang w:eastAsia="hr-HR"/>
        </w:rPr>
        <w:t>ZAPISNIČAR</w:t>
      </w:r>
      <w:r w:rsidR="000E44A2">
        <w:rPr>
          <w:rFonts w:ascii="Times New Roman" w:hAnsi="Times New Roman"/>
          <w:lang w:eastAsia="hr-HR"/>
        </w:rPr>
        <w:t>:</w:t>
      </w:r>
      <w:r w:rsidRPr="00837EBB">
        <w:rPr>
          <w:rFonts w:ascii="Times New Roman" w:hAnsi="Times New Roman"/>
          <w:bCs/>
          <w:lang w:eastAsia="hr-HR"/>
        </w:rPr>
        <w:tab/>
      </w:r>
      <w:r w:rsidRPr="00837EBB">
        <w:rPr>
          <w:rFonts w:ascii="Times New Roman" w:hAnsi="Times New Roman"/>
          <w:bCs/>
          <w:lang w:eastAsia="hr-HR"/>
        </w:rPr>
        <w:tab/>
      </w:r>
      <w:r w:rsidRPr="00837EBB" w:rsidR="0034487A">
        <w:rPr>
          <w:rFonts w:ascii="Times New Roman" w:hAnsi="Times New Roman"/>
          <w:bCs/>
          <w:lang w:eastAsia="hr-HR"/>
        </w:rPr>
        <w:tab/>
      </w:r>
      <w:r w:rsidR="0016512B">
        <w:rPr>
          <w:rFonts w:ascii="Times New Roman" w:hAnsi="Times New Roman"/>
          <w:bCs/>
          <w:lang w:eastAsia="hr-HR"/>
        </w:rPr>
        <w:tab/>
      </w:r>
      <w:r w:rsidRPr="00837EBB" w:rsidR="00704B39">
        <w:rPr>
          <w:rFonts w:ascii="Times New Roman" w:hAnsi="Times New Roman"/>
          <w:bCs/>
          <w:lang w:eastAsia="hr-HR"/>
        </w:rPr>
        <w:t>POVJERNIK</w:t>
      </w:r>
      <w:r w:rsidR="000E44A2">
        <w:rPr>
          <w:rFonts w:ascii="Times New Roman" w:hAnsi="Times New Roman"/>
          <w:bCs/>
          <w:lang w:eastAsia="hr-HR"/>
        </w:rPr>
        <w:t>:</w:t>
      </w:r>
      <w:r w:rsidRPr="00837EBB" w:rsidR="00704B39">
        <w:rPr>
          <w:rFonts w:ascii="Times New Roman" w:hAnsi="Times New Roman"/>
          <w:bCs/>
          <w:lang w:eastAsia="hr-HR"/>
        </w:rPr>
        <w:t xml:space="preserve"> </w:t>
      </w:r>
    </w:p>
    <w:p w:rsidRPr="00837EBB" w:rsidR="00704B39" w:rsidP="004846F1" w:rsidRDefault="00704B39">
      <w:pPr>
        <w:spacing w:after="0" w:line="240" w:lineRule="auto"/>
        <w:jc w:val="both"/>
        <w:rPr>
          <w:rFonts w:ascii="Times New Roman" w:hAnsi="Times New Roman"/>
          <w:bCs/>
          <w:lang w:eastAsia="hr-HR"/>
        </w:rPr>
      </w:pPr>
    </w:p>
    <w:p w:rsidRPr="00837EBB" w:rsidR="00704B39" w:rsidP="004846F1" w:rsidRDefault="004846F1">
      <w:pPr>
        <w:spacing w:after="0" w:line="240" w:lineRule="auto"/>
        <w:ind w:left="2832"/>
        <w:jc w:val="both"/>
        <w:rPr>
          <w:rFonts w:ascii="Times New Roman" w:hAnsi="Times New Roman"/>
          <w:bCs/>
          <w:lang w:eastAsia="hr-HR"/>
        </w:rPr>
      </w:pPr>
      <w:r>
        <w:rPr>
          <w:rFonts w:ascii="Times New Roman" w:hAnsi="Times New Roman"/>
          <w:bCs/>
          <w:lang w:eastAsia="hr-HR"/>
        </w:rPr>
        <w:tab/>
      </w:r>
    </w:p>
    <w:p w:rsidR="00010D88" w:rsidP="00B15FEB" w:rsidRDefault="00010D88">
      <w:pPr>
        <w:spacing w:after="0" w:line="240" w:lineRule="auto"/>
        <w:ind w:left="5664" w:firstLine="708"/>
        <w:jc w:val="both"/>
        <w:rPr>
          <w:rFonts w:ascii="Times New Roman" w:hAnsi="Times New Roman"/>
          <w:bCs/>
          <w:lang w:eastAsia="hr-HR"/>
        </w:rPr>
      </w:pPr>
    </w:p>
    <w:p w:rsidR="0034487A" w:rsidP="00B15FEB" w:rsidRDefault="004846F1">
      <w:pPr>
        <w:spacing w:after="0" w:line="240" w:lineRule="auto"/>
        <w:ind w:left="5664" w:firstLine="708"/>
        <w:jc w:val="both"/>
        <w:rPr>
          <w:rFonts w:ascii="Times New Roman" w:hAnsi="Times New Roman"/>
          <w:bCs/>
          <w:lang w:eastAsia="hr-HR"/>
        </w:rPr>
      </w:pPr>
      <w:r>
        <w:rPr>
          <w:rFonts w:ascii="Times New Roman" w:hAnsi="Times New Roman"/>
          <w:bCs/>
          <w:lang w:eastAsia="hr-HR"/>
        </w:rPr>
        <w:t xml:space="preserve">ZA </w:t>
      </w:r>
      <w:r w:rsidRPr="00837EBB" w:rsidR="00C92E49">
        <w:rPr>
          <w:rFonts w:ascii="Times New Roman" w:hAnsi="Times New Roman"/>
          <w:bCs/>
          <w:lang w:eastAsia="hr-HR"/>
        </w:rPr>
        <w:t>VJEROVNIK</w:t>
      </w:r>
      <w:r>
        <w:rPr>
          <w:rFonts w:ascii="Times New Roman" w:hAnsi="Times New Roman"/>
          <w:bCs/>
          <w:lang w:eastAsia="hr-HR"/>
        </w:rPr>
        <w:t>E</w:t>
      </w:r>
      <w:r w:rsidR="000E44A2">
        <w:rPr>
          <w:rFonts w:ascii="Times New Roman" w:hAnsi="Times New Roman"/>
          <w:bCs/>
          <w:lang w:eastAsia="hr-HR"/>
        </w:rPr>
        <w:t>:</w:t>
      </w:r>
      <w:r w:rsidRPr="00837EBB" w:rsidR="001C658E">
        <w:rPr>
          <w:rFonts w:ascii="Times New Roman" w:hAnsi="Times New Roman"/>
          <w:bCs/>
          <w:lang w:eastAsia="hr-HR"/>
        </w:rPr>
        <w:tab/>
      </w:r>
    </w:p>
    <w:p w:rsidR="00B01D86" w:rsidP="00B15FEB" w:rsidRDefault="00B01D86">
      <w:pPr>
        <w:spacing w:after="0" w:line="240" w:lineRule="auto"/>
        <w:ind w:left="5664" w:firstLine="708"/>
        <w:jc w:val="both"/>
        <w:rPr>
          <w:rFonts w:ascii="Times New Roman" w:hAnsi="Times New Roman"/>
          <w:bCs/>
          <w:lang w:eastAsia="hr-HR"/>
        </w:rPr>
      </w:pPr>
    </w:p>
    <w:p w:rsidRPr="00837EBB" w:rsidR="00B01D86" w:rsidP="00B01D86" w:rsidRDefault="00B01D86">
      <w:pPr>
        <w:spacing w:after="0" w:line="240" w:lineRule="auto"/>
        <w:ind w:left="5664" w:firstLine="708"/>
        <w:rPr>
          <w:rFonts w:ascii="Times New Roman" w:hAnsi="Times New Roman"/>
          <w:bCs/>
          <w:lang w:eastAsia="hr-HR"/>
        </w:rPr>
      </w:pPr>
    </w:p>
    <w:sectPr w:rsidRPr="00837EBB" w:rsidR="00B01D86" w:rsidSect="00977A9E">
      <w:headerReference w:type="default" r:id="rId10"/>
      <w:headerReference w:type="first" r:id="rId11"/>
      <w:pgSz w:w="11906" w:h="16838"/>
      <w:pgMar w:top="1134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84B9D" w:rsidP="00954CC2" w:rsidRDefault="00C84B9D">
      <w:pPr>
        <w:spacing w:after="0" w:line="240" w:lineRule="auto"/>
      </w:pPr>
      <w:r>
        <w:separator/>
      </w:r>
    </w:p>
  </w:endnote>
  <w:endnote w:type="continuationSeparator" w:id="0">
    <w:p w:rsidR="00C84B9D" w:rsidP="00954CC2" w:rsidRDefault="00C84B9D">
      <w:pPr>
        <w:spacing w:after="0" w:line="240" w:lineRule="auto"/>
      </w:pPr>
      <w:r>
        <w:continuationSeparator/>
      </w:r>
    </w:p>
  </w:endnote>
  <w:endnote w:type="continuationNotice" w:id="1">
    <w:p w:rsidR="00C84B9D" w:rsidRDefault="00C84B9D">
      <w:pPr>
        <w:spacing w:after="0" w:line="240" w:lineRule="auto"/>
      </w:pP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84B9D" w:rsidP="00954CC2" w:rsidRDefault="00C84B9D">
      <w:pPr>
        <w:spacing w:after="0" w:line="240" w:lineRule="auto"/>
      </w:pPr>
      <w:r>
        <w:separator/>
      </w:r>
    </w:p>
  </w:footnote>
  <w:footnote w:type="continuationSeparator" w:id="0">
    <w:p w:rsidR="00C84B9D" w:rsidP="00954CC2" w:rsidRDefault="00C84B9D">
      <w:pPr>
        <w:spacing w:after="0" w:line="240" w:lineRule="auto"/>
      </w:pPr>
      <w:r>
        <w:continuationSeparator/>
      </w:r>
    </w:p>
  </w:footnote>
  <w:footnote w:type="continuationNotice" w:id="1">
    <w:p w:rsidR="00C84B9D" w:rsidRDefault="00C84B9D">
      <w:pPr>
        <w:spacing w:after="0" w:line="240" w:lineRule="auto"/>
      </w:pP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550FF" w:rsidR="00C84B9D" w:rsidP="00977A9E" w:rsidRDefault="00C84B9D">
    <w:pPr>
      <w:pStyle w:val="Zaglavlje"/>
      <w:jc w:val="righ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                  </w:t>
    </w:r>
    <w:r w:rsidRPr="00D17E4A">
      <w:rPr>
        <w:rFonts w:ascii="Times New Roman" w:hAnsi="Times New Roman"/>
        <w:sz w:val="22"/>
        <w:szCs w:val="22"/>
      </w:rPr>
      <w:fldChar w:fldCharType="begin"/>
    </w:r>
    <w:r w:rsidRPr="00D17E4A">
      <w:rPr>
        <w:rFonts w:ascii="Times New Roman" w:hAnsi="Times New Roman"/>
        <w:sz w:val="22"/>
        <w:szCs w:val="22"/>
      </w:rPr>
      <w:instrText>PAGE   \* MERGEFORMAT</w:instrText>
    </w:r>
    <w:r w:rsidRPr="00D17E4A">
      <w:rPr>
        <w:rFonts w:ascii="Times New Roman" w:hAnsi="Times New Roman"/>
        <w:sz w:val="22"/>
        <w:szCs w:val="22"/>
      </w:rPr>
      <w:fldChar w:fldCharType="separate"/>
    </w:r>
    <w:r w:rsidR="00DB67E8">
      <w:rPr>
        <w:rFonts w:ascii="Times New Roman" w:hAnsi="Times New Roman"/>
        <w:noProof/>
        <w:sz w:val="22"/>
        <w:szCs w:val="22"/>
      </w:rPr>
      <w:t>3</w:t>
    </w:r>
    <w:r w:rsidRPr="00D17E4A">
      <w:rPr>
        <w:rFonts w:ascii="Times New Roman" w:hAnsi="Times New Roman"/>
        <w:sz w:val="22"/>
        <w:szCs w:val="22"/>
      </w:rPr>
      <w:fldChar w:fldCharType="end"/>
    </w:r>
    <w:r>
      <w:rPr>
        <w:rFonts w:ascii="Times New Roman" w:hAnsi="Times New Roman"/>
        <w:sz w:val="24"/>
        <w:szCs w:val="24"/>
      </w:rPr>
      <w:tab/>
      <w:t xml:space="preserve">     </w:t>
    </w:r>
    <w:r w:rsidRPr="004D267A">
      <w:rPr>
        <w:rFonts w:ascii="Times New Roman" w:hAnsi="Times New Roman"/>
        <w:sz w:val="22"/>
        <w:szCs w:val="22"/>
      </w:rPr>
      <w:t>Poslovni</w:t>
    </w:r>
    <w:r>
      <w:rPr>
        <w:rFonts w:ascii="Times New Roman" w:hAnsi="Times New Roman"/>
        <w:sz w:val="22"/>
        <w:szCs w:val="22"/>
      </w:rPr>
      <w:t xml:space="preserve"> broj: 1 St-</w:t>
    </w:r>
    <w:r w:rsidR="0014469B">
      <w:rPr>
        <w:rFonts w:ascii="Times New Roman" w:hAnsi="Times New Roman"/>
        <w:sz w:val="22"/>
        <w:szCs w:val="22"/>
      </w:rPr>
      <w:t>152/20-18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D267A" w:rsidR="00C84B9D" w:rsidP="004D267A" w:rsidRDefault="00C84B9D">
    <w:pPr>
      <w:pStyle w:val="Zaglavlje"/>
      <w:jc w:val="right"/>
      <w:rPr>
        <w:rFonts w:ascii="Times New Roman" w:hAnsi="Times New Roman"/>
        <w:sz w:val="22"/>
        <w:szCs w:val="22"/>
      </w:rPr>
    </w:pPr>
    <w:r w:rsidRPr="004D267A">
      <w:rPr>
        <w:rFonts w:ascii="Times New Roman" w:hAnsi="Times New Roman"/>
        <w:sz w:val="22"/>
        <w:szCs w:val="22"/>
      </w:rPr>
      <w:t>Poslovni</w:t>
    </w:r>
    <w:r>
      <w:rPr>
        <w:rFonts w:ascii="Times New Roman" w:hAnsi="Times New Roman"/>
        <w:sz w:val="22"/>
        <w:szCs w:val="22"/>
      </w:rPr>
      <w:t xml:space="preserve"> broj: 1 St-152/20-</w:t>
    </w:r>
    <w:r w:rsidR="0014469B">
      <w:rPr>
        <w:rFonts w:ascii="Times New Roman" w:hAnsi="Times New Roman"/>
        <w:sz w:val="22"/>
        <w:szCs w:val="22"/>
      </w:rPr>
      <w:t>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11B03791"/>
    <w:multiLevelType w:val="hybridMultilevel"/>
    <w:tmpl w:val="C8C4BDBE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505895"/>
    <w:multiLevelType w:val="hybridMultilevel"/>
    <w:tmpl w:val="C43A7894"/>
    <w:lvl w:ilvl="0" w:tplc="E196E29A">
      <w:start w:val="2"/>
      <w:numFmt w:val="upperRoman"/>
      <w:lvlText w:val="%1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16DD4573"/>
    <w:multiLevelType w:val="hybridMultilevel"/>
    <w:tmpl w:val="9B8CEB36"/>
    <w:lvl w:ilvl="0" w:tplc="DBA4DF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94E43E4"/>
    <w:multiLevelType w:val="hybridMultilevel"/>
    <w:tmpl w:val="A6AED1E2"/>
    <w:lvl w:ilvl="0" w:tplc="215C093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B657306"/>
    <w:multiLevelType w:val="hybridMultilevel"/>
    <w:tmpl w:val="28583288"/>
    <w:lvl w:ilvl="0" w:tplc="576A007E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F2B2EED"/>
    <w:multiLevelType w:val="hybridMultilevel"/>
    <w:tmpl w:val="410E40B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6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7D652B7"/>
    <w:multiLevelType w:val="hybridMultilevel"/>
    <w:tmpl w:val="4A74D062"/>
    <w:lvl w:ilvl="0" w:tplc="D86C2276">
      <w:start w:val="1"/>
      <w:numFmt w:val="lowerLetter"/>
      <w:lvlText w:val="%1)"/>
      <w:lvlJc w:val="left"/>
      <w:pPr>
        <w:ind w:left="720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EDD5D64"/>
    <w:multiLevelType w:val="hybridMultilevel"/>
    <w:tmpl w:val="D93A326A"/>
    <w:lvl w:ilvl="0" w:tplc="D8D03AE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84F16FA"/>
    <w:multiLevelType w:val="hybridMultilevel"/>
    <w:tmpl w:val="BE3237B0"/>
    <w:lvl w:ilvl="0" w:tplc="F3C68B7C">
      <w:start w:val="11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>
    <w:nsid w:val="60567B83"/>
    <w:multiLevelType w:val="hybridMultilevel"/>
    <w:tmpl w:val="95463402"/>
    <w:lvl w:ilvl="0" w:tplc="D2E29E1E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658D28A2"/>
    <w:multiLevelType w:val="hybridMultilevel"/>
    <w:tmpl w:val="EFBA79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4C244B"/>
    <w:multiLevelType w:val="hybridMultilevel"/>
    <w:tmpl w:val="4E6AB7B4"/>
    <w:lvl w:ilvl="0" w:tplc="83D63F1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8974457"/>
    <w:multiLevelType w:val="hybridMultilevel"/>
    <w:tmpl w:val="48BEF9B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0967DF6"/>
    <w:multiLevelType w:val="hybridMultilevel"/>
    <w:tmpl w:val="9FC4D2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4B3541"/>
    <w:multiLevelType w:val="hybridMultilevel"/>
    <w:tmpl w:val="309A0B5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9201435"/>
    <w:multiLevelType w:val="hybridMultilevel"/>
    <w:tmpl w:val="98BE53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20"/>
  </w:num>
  <w:num w:numId="4">
    <w:abstractNumId w:val="25"/>
  </w:num>
  <w:num w:numId="5">
    <w:abstractNumId w:val="11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21"/>
  </w:num>
  <w:num w:numId="18">
    <w:abstractNumId w:val="24"/>
  </w:num>
  <w:num w:numId="19">
    <w:abstractNumId w:val="16"/>
  </w:num>
  <w:num w:numId="20">
    <w:abstractNumId w:val="19"/>
  </w:num>
  <w:num w:numId="21">
    <w:abstractNumId w:val="12"/>
  </w:num>
  <w:num w:numId="22">
    <w:abstractNumId w:val="18"/>
  </w:num>
  <w:num w:numId="23">
    <w:abstractNumId w:val="26"/>
  </w:num>
  <w:num w:numId="24">
    <w:abstractNumId w:val="10"/>
  </w:num>
  <w:num w:numId="25">
    <w:abstractNumId w:val="23"/>
  </w:num>
  <w:num w:numId="26">
    <w:abstractNumId w:val="14"/>
  </w:num>
  <w:num w:numId="27">
    <w:abstractNumId w:val="13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spidmax="102401" v:ext="edit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6F0"/>
    <w:rsid w:val="00004704"/>
    <w:rsid w:val="00010D88"/>
    <w:rsid w:val="0001320C"/>
    <w:rsid w:val="00020036"/>
    <w:rsid w:val="00020374"/>
    <w:rsid w:val="0002450E"/>
    <w:rsid w:val="000307B4"/>
    <w:rsid w:val="00033633"/>
    <w:rsid w:val="00033CB1"/>
    <w:rsid w:val="00052B67"/>
    <w:rsid w:val="0005645E"/>
    <w:rsid w:val="0006631E"/>
    <w:rsid w:val="00074304"/>
    <w:rsid w:val="0007797B"/>
    <w:rsid w:val="00080033"/>
    <w:rsid w:val="000804FC"/>
    <w:rsid w:val="00083A31"/>
    <w:rsid w:val="00091AEA"/>
    <w:rsid w:val="0009356E"/>
    <w:rsid w:val="0009467A"/>
    <w:rsid w:val="000A317C"/>
    <w:rsid w:val="000A61D0"/>
    <w:rsid w:val="000B542F"/>
    <w:rsid w:val="000B6917"/>
    <w:rsid w:val="000C6804"/>
    <w:rsid w:val="000C7F50"/>
    <w:rsid w:val="000D02F4"/>
    <w:rsid w:val="000D0A15"/>
    <w:rsid w:val="000D1501"/>
    <w:rsid w:val="000D206C"/>
    <w:rsid w:val="000D3F02"/>
    <w:rsid w:val="000D406A"/>
    <w:rsid w:val="000D6A2D"/>
    <w:rsid w:val="000E44A2"/>
    <w:rsid w:val="000E4811"/>
    <w:rsid w:val="000E75AE"/>
    <w:rsid w:val="000F0649"/>
    <w:rsid w:val="000F5D24"/>
    <w:rsid w:val="000F61B6"/>
    <w:rsid w:val="0010012A"/>
    <w:rsid w:val="0011170E"/>
    <w:rsid w:val="00117BF6"/>
    <w:rsid w:val="001344CA"/>
    <w:rsid w:val="001351DA"/>
    <w:rsid w:val="001418E7"/>
    <w:rsid w:val="0014469B"/>
    <w:rsid w:val="00152490"/>
    <w:rsid w:val="00153C0A"/>
    <w:rsid w:val="001551EE"/>
    <w:rsid w:val="001624A5"/>
    <w:rsid w:val="0016512B"/>
    <w:rsid w:val="00173C5F"/>
    <w:rsid w:val="00184912"/>
    <w:rsid w:val="0018682A"/>
    <w:rsid w:val="001A28DA"/>
    <w:rsid w:val="001B28D0"/>
    <w:rsid w:val="001B2923"/>
    <w:rsid w:val="001B3926"/>
    <w:rsid w:val="001B4F09"/>
    <w:rsid w:val="001B7996"/>
    <w:rsid w:val="001C198C"/>
    <w:rsid w:val="001C2C5A"/>
    <w:rsid w:val="001C43FA"/>
    <w:rsid w:val="001C5365"/>
    <w:rsid w:val="001C658E"/>
    <w:rsid w:val="001D5A37"/>
    <w:rsid w:val="001D6479"/>
    <w:rsid w:val="001E5102"/>
    <w:rsid w:val="00201E9A"/>
    <w:rsid w:val="00210340"/>
    <w:rsid w:val="00210D65"/>
    <w:rsid w:val="00212837"/>
    <w:rsid w:val="0022135D"/>
    <w:rsid w:val="00222211"/>
    <w:rsid w:val="00223E27"/>
    <w:rsid w:val="00224B9D"/>
    <w:rsid w:val="0023003F"/>
    <w:rsid w:val="00231666"/>
    <w:rsid w:val="00232675"/>
    <w:rsid w:val="00253174"/>
    <w:rsid w:val="002539CB"/>
    <w:rsid w:val="00253C31"/>
    <w:rsid w:val="00256374"/>
    <w:rsid w:val="00256C1C"/>
    <w:rsid w:val="00260A7A"/>
    <w:rsid w:val="00267104"/>
    <w:rsid w:val="00270602"/>
    <w:rsid w:val="002724E5"/>
    <w:rsid w:val="00283C68"/>
    <w:rsid w:val="002906F0"/>
    <w:rsid w:val="00290C86"/>
    <w:rsid w:val="00291DBD"/>
    <w:rsid w:val="002923D3"/>
    <w:rsid w:val="00294250"/>
    <w:rsid w:val="002A1FEA"/>
    <w:rsid w:val="002C1677"/>
    <w:rsid w:val="002C2FEC"/>
    <w:rsid w:val="002D0D43"/>
    <w:rsid w:val="002D49D9"/>
    <w:rsid w:val="002F2D45"/>
    <w:rsid w:val="002F2F3C"/>
    <w:rsid w:val="002F5030"/>
    <w:rsid w:val="002F5BB8"/>
    <w:rsid w:val="0030038E"/>
    <w:rsid w:val="00301375"/>
    <w:rsid w:val="00302956"/>
    <w:rsid w:val="0031023C"/>
    <w:rsid w:val="0031184C"/>
    <w:rsid w:val="00315DB3"/>
    <w:rsid w:val="003222CF"/>
    <w:rsid w:val="0032258B"/>
    <w:rsid w:val="003234A0"/>
    <w:rsid w:val="00335AB0"/>
    <w:rsid w:val="0034093B"/>
    <w:rsid w:val="00340FF5"/>
    <w:rsid w:val="00342FA0"/>
    <w:rsid w:val="00343092"/>
    <w:rsid w:val="0034487A"/>
    <w:rsid w:val="0034598C"/>
    <w:rsid w:val="00345C8B"/>
    <w:rsid w:val="0034669F"/>
    <w:rsid w:val="00360139"/>
    <w:rsid w:val="00361C90"/>
    <w:rsid w:val="003631C7"/>
    <w:rsid w:val="003744CC"/>
    <w:rsid w:val="003773FE"/>
    <w:rsid w:val="00380BC0"/>
    <w:rsid w:val="00383571"/>
    <w:rsid w:val="00384EB5"/>
    <w:rsid w:val="0039452B"/>
    <w:rsid w:val="00395EBD"/>
    <w:rsid w:val="00397093"/>
    <w:rsid w:val="003A2231"/>
    <w:rsid w:val="003A32A1"/>
    <w:rsid w:val="003A3C7A"/>
    <w:rsid w:val="003A46E7"/>
    <w:rsid w:val="003B0508"/>
    <w:rsid w:val="003B0782"/>
    <w:rsid w:val="003B65E4"/>
    <w:rsid w:val="003C2E80"/>
    <w:rsid w:val="003C7C06"/>
    <w:rsid w:val="003D21B8"/>
    <w:rsid w:val="003D303B"/>
    <w:rsid w:val="003E33D5"/>
    <w:rsid w:val="003E6DD3"/>
    <w:rsid w:val="003F1AD1"/>
    <w:rsid w:val="003F2FE8"/>
    <w:rsid w:val="003F65CD"/>
    <w:rsid w:val="00406084"/>
    <w:rsid w:val="004064EF"/>
    <w:rsid w:val="00406594"/>
    <w:rsid w:val="00412B95"/>
    <w:rsid w:val="00440869"/>
    <w:rsid w:val="0044198C"/>
    <w:rsid w:val="0044241C"/>
    <w:rsid w:val="00447704"/>
    <w:rsid w:val="00452214"/>
    <w:rsid w:val="004561AB"/>
    <w:rsid w:val="004609C1"/>
    <w:rsid w:val="0046175A"/>
    <w:rsid w:val="00461D83"/>
    <w:rsid w:val="00462752"/>
    <w:rsid w:val="004720A1"/>
    <w:rsid w:val="00472173"/>
    <w:rsid w:val="00480BE1"/>
    <w:rsid w:val="004846F1"/>
    <w:rsid w:val="00485040"/>
    <w:rsid w:val="004A1E3B"/>
    <w:rsid w:val="004A2CE4"/>
    <w:rsid w:val="004A4B2D"/>
    <w:rsid w:val="004B2D04"/>
    <w:rsid w:val="004B6D95"/>
    <w:rsid w:val="004B6DBF"/>
    <w:rsid w:val="004C0C7E"/>
    <w:rsid w:val="004C35FC"/>
    <w:rsid w:val="004C58D0"/>
    <w:rsid w:val="004D1092"/>
    <w:rsid w:val="004D21BE"/>
    <w:rsid w:val="004D267A"/>
    <w:rsid w:val="004D2BE1"/>
    <w:rsid w:val="004D7508"/>
    <w:rsid w:val="004E2197"/>
    <w:rsid w:val="004E541E"/>
    <w:rsid w:val="004F0925"/>
    <w:rsid w:val="004F7BEE"/>
    <w:rsid w:val="00502988"/>
    <w:rsid w:val="005072C2"/>
    <w:rsid w:val="00530745"/>
    <w:rsid w:val="005329A7"/>
    <w:rsid w:val="00540789"/>
    <w:rsid w:val="00540BCF"/>
    <w:rsid w:val="005410AD"/>
    <w:rsid w:val="00543A60"/>
    <w:rsid w:val="00547095"/>
    <w:rsid w:val="00551B5A"/>
    <w:rsid w:val="0055632C"/>
    <w:rsid w:val="00557A17"/>
    <w:rsid w:val="005621F7"/>
    <w:rsid w:val="00566AE8"/>
    <w:rsid w:val="00573E57"/>
    <w:rsid w:val="005742CB"/>
    <w:rsid w:val="00583621"/>
    <w:rsid w:val="00584A44"/>
    <w:rsid w:val="005854B6"/>
    <w:rsid w:val="0059405F"/>
    <w:rsid w:val="005A1FC8"/>
    <w:rsid w:val="005B1BA7"/>
    <w:rsid w:val="005B419C"/>
    <w:rsid w:val="005D4522"/>
    <w:rsid w:val="005E3130"/>
    <w:rsid w:val="005E348E"/>
    <w:rsid w:val="005E3B08"/>
    <w:rsid w:val="005E575D"/>
    <w:rsid w:val="005E5C8B"/>
    <w:rsid w:val="005E6D82"/>
    <w:rsid w:val="005F3840"/>
    <w:rsid w:val="005F4F0F"/>
    <w:rsid w:val="00601441"/>
    <w:rsid w:val="00611EA5"/>
    <w:rsid w:val="00625F49"/>
    <w:rsid w:val="00636DAD"/>
    <w:rsid w:val="006379F5"/>
    <w:rsid w:val="00637B94"/>
    <w:rsid w:val="00641A26"/>
    <w:rsid w:val="0064357D"/>
    <w:rsid w:val="00644DD7"/>
    <w:rsid w:val="006469DE"/>
    <w:rsid w:val="00651517"/>
    <w:rsid w:val="00654D7D"/>
    <w:rsid w:val="006550FF"/>
    <w:rsid w:val="0065637C"/>
    <w:rsid w:val="0065698E"/>
    <w:rsid w:val="00662D14"/>
    <w:rsid w:val="0066395C"/>
    <w:rsid w:val="0066469D"/>
    <w:rsid w:val="00674D70"/>
    <w:rsid w:val="00680166"/>
    <w:rsid w:val="006812CA"/>
    <w:rsid w:val="006813F0"/>
    <w:rsid w:val="0068439D"/>
    <w:rsid w:val="00685A8D"/>
    <w:rsid w:val="006919F8"/>
    <w:rsid w:val="00691FE2"/>
    <w:rsid w:val="006955B9"/>
    <w:rsid w:val="006A0B78"/>
    <w:rsid w:val="006A4D6F"/>
    <w:rsid w:val="006A4F17"/>
    <w:rsid w:val="006A5411"/>
    <w:rsid w:val="006B33A6"/>
    <w:rsid w:val="006B6FFF"/>
    <w:rsid w:val="006C699C"/>
    <w:rsid w:val="006D7658"/>
    <w:rsid w:val="006D7B66"/>
    <w:rsid w:val="006E0150"/>
    <w:rsid w:val="006E7C47"/>
    <w:rsid w:val="006F2ADD"/>
    <w:rsid w:val="006F3656"/>
    <w:rsid w:val="007037FC"/>
    <w:rsid w:val="0070394B"/>
    <w:rsid w:val="0070415C"/>
    <w:rsid w:val="00704B39"/>
    <w:rsid w:val="007077D6"/>
    <w:rsid w:val="00711630"/>
    <w:rsid w:val="00727DC1"/>
    <w:rsid w:val="00733085"/>
    <w:rsid w:val="007333E5"/>
    <w:rsid w:val="00740799"/>
    <w:rsid w:val="0074097E"/>
    <w:rsid w:val="00740FFF"/>
    <w:rsid w:val="007467B8"/>
    <w:rsid w:val="007477E1"/>
    <w:rsid w:val="007630CA"/>
    <w:rsid w:val="00764D6A"/>
    <w:rsid w:val="00766AB2"/>
    <w:rsid w:val="007706F9"/>
    <w:rsid w:val="007772BD"/>
    <w:rsid w:val="00787C06"/>
    <w:rsid w:val="00790162"/>
    <w:rsid w:val="00790CBD"/>
    <w:rsid w:val="0079191A"/>
    <w:rsid w:val="00792264"/>
    <w:rsid w:val="0079350A"/>
    <w:rsid w:val="00795239"/>
    <w:rsid w:val="00797FA4"/>
    <w:rsid w:val="007A230E"/>
    <w:rsid w:val="007A5E5A"/>
    <w:rsid w:val="007B3C00"/>
    <w:rsid w:val="007B4535"/>
    <w:rsid w:val="007B4E38"/>
    <w:rsid w:val="007C7C74"/>
    <w:rsid w:val="007D2AC9"/>
    <w:rsid w:val="007D6A73"/>
    <w:rsid w:val="007E25D4"/>
    <w:rsid w:val="007E42C3"/>
    <w:rsid w:val="008003CB"/>
    <w:rsid w:val="00800E64"/>
    <w:rsid w:val="00805590"/>
    <w:rsid w:val="00807874"/>
    <w:rsid w:val="0081509D"/>
    <w:rsid w:val="008232B5"/>
    <w:rsid w:val="00826842"/>
    <w:rsid w:val="00833198"/>
    <w:rsid w:val="00834417"/>
    <w:rsid w:val="00834BA0"/>
    <w:rsid w:val="00837EBB"/>
    <w:rsid w:val="00844D66"/>
    <w:rsid w:val="00847F14"/>
    <w:rsid w:val="00860509"/>
    <w:rsid w:val="00860AFB"/>
    <w:rsid w:val="0087099E"/>
    <w:rsid w:val="00876B3F"/>
    <w:rsid w:val="008835B9"/>
    <w:rsid w:val="0089193C"/>
    <w:rsid w:val="008A21FB"/>
    <w:rsid w:val="008C3EF2"/>
    <w:rsid w:val="008C5C92"/>
    <w:rsid w:val="008C6BFD"/>
    <w:rsid w:val="008C719F"/>
    <w:rsid w:val="008C7760"/>
    <w:rsid w:val="008D1593"/>
    <w:rsid w:val="008D20E8"/>
    <w:rsid w:val="008D2595"/>
    <w:rsid w:val="008D633E"/>
    <w:rsid w:val="008E0497"/>
    <w:rsid w:val="008E07BD"/>
    <w:rsid w:val="008F6C3F"/>
    <w:rsid w:val="008F7196"/>
    <w:rsid w:val="008F7560"/>
    <w:rsid w:val="008F7C7E"/>
    <w:rsid w:val="00905573"/>
    <w:rsid w:val="00905681"/>
    <w:rsid w:val="00905F68"/>
    <w:rsid w:val="0091319B"/>
    <w:rsid w:val="00914D92"/>
    <w:rsid w:val="009160A2"/>
    <w:rsid w:val="00916DB8"/>
    <w:rsid w:val="0092064B"/>
    <w:rsid w:val="00923DDC"/>
    <w:rsid w:val="00924637"/>
    <w:rsid w:val="009306C3"/>
    <w:rsid w:val="009337C3"/>
    <w:rsid w:val="009340FA"/>
    <w:rsid w:val="00954CC2"/>
    <w:rsid w:val="00961291"/>
    <w:rsid w:val="0096549A"/>
    <w:rsid w:val="009654A8"/>
    <w:rsid w:val="00966A42"/>
    <w:rsid w:val="00966ED4"/>
    <w:rsid w:val="00967C38"/>
    <w:rsid w:val="00970EC1"/>
    <w:rsid w:val="00975C7E"/>
    <w:rsid w:val="00976ED6"/>
    <w:rsid w:val="00977A9E"/>
    <w:rsid w:val="009904E3"/>
    <w:rsid w:val="00994536"/>
    <w:rsid w:val="009954C8"/>
    <w:rsid w:val="00995A9E"/>
    <w:rsid w:val="00996ED9"/>
    <w:rsid w:val="009A0FB3"/>
    <w:rsid w:val="009A1267"/>
    <w:rsid w:val="009A1A6D"/>
    <w:rsid w:val="009A3002"/>
    <w:rsid w:val="009B4BB2"/>
    <w:rsid w:val="009C0A95"/>
    <w:rsid w:val="009C0D0D"/>
    <w:rsid w:val="009C7F94"/>
    <w:rsid w:val="009D79BB"/>
    <w:rsid w:val="009E0085"/>
    <w:rsid w:val="009E3839"/>
    <w:rsid w:val="00A01BC7"/>
    <w:rsid w:val="00A0230C"/>
    <w:rsid w:val="00A0316E"/>
    <w:rsid w:val="00A263D6"/>
    <w:rsid w:val="00A31123"/>
    <w:rsid w:val="00A34127"/>
    <w:rsid w:val="00A34679"/>
    <w:rsid w:val="00A355B0"/>
    <w:rsid w:val="00A426AF"/>
    <w:rsid w:val="00A572CC"/>
    <w:rsid w:val="00A5757F"/>
    <w:rsid w:val="00A57883"/>
    <w:rsid w:val="00A63EB7"/>
    <w:rsid w:val="00A70E0A"/>
    <w:rsid w:val="00A726C6"/>
    <w:rsid w:val="00A75560"/>
    <w:rsid w:val="00A81BBF"/>
    <w:rsid w:val="00A8405A"/>
    <w:rsid w:val="00A84A49"/>
    <w:rsid w:val="00A87C7E"/>
    <w:rsid w:val="00A91249"/>
    <w:rsid w:val="00A94244"/>
    <w:rsid w:val="00A94568"/>
    <w:rsid w:val="00A96B69"/>
    <w:rsid w:val="00AA676B"/>
    <w:rsid w:val="00AB12BD"/>
    <w:rsid w:val="00AB1425"/>
    <w:rsid w:val="00AB2503"/>
    <w:rsid w:val="00AB28EF"/>
    <w:rsid w:val="00AC3177"/>
    <w:rsid w:val="00AC7075"/>
    <w:rsid w:val="00AD5EFB"/>
    <w:rsid w:val="00AE1E85"/>
    <w:rsid w:val="00AE20EA"/>
    <w:rsid w:val="00AE4984"/>
    <w:rsid w:val="00AE77FC"/>
    <w:rsid w:val="00B019A4"/>
    <w:rsid w:val="00B01D86"/>
    <w:rsid w:val="00B022DD"/>
    <w:rsid w:val="00B0332C"/>
    <w:rsid w:val="00B15FEB"/>
    <w:rsid w:val="00B17D1A"/>
    <w:rsid w:val="00B2185A"/>
    <w:rsid w:val="00B2269B"/>
    <w:rsid w:val="00B228DF"/>
    <w:rsid w:val="00B24883"/>
    <w:rsid w:val="00B25EB1"/>
    <w:rsid w:val="00B32639"/>
    <w:rsid w:val="00B32E02"/>
    <w:rsid w:val="00B43234"/>
    <w:rsid w:val="00B54504"/>
    <w:rsid w:val="00B55E2D"/>
    <w:rsid w:val="00B67C27"/>
    <w:rsid w:val="00B7680E"/>
    <w:rsid w:val="00B772F9"/>
    <w:rsid w:val="00B822FA"/>
    <w:rsid w:val="00B92971"/>
    <w:rsid w:val="00B937D1"/>
    <w:rsid w:val="00B93AA3"/>
    <w:rsid w:val="00B943E2"/>
    <w:rsid w:val="00B94F02"/>
    <w:rsid w:val="00BA0948"/>
    <w:rsid w:val="00BB000A"/>
    <w:rsid w:val="00BB39D7"/>
    <w:rsid w:val="00BB6B73"/>
    <w:rsid w:val="00BB7E8E"/>
    <w:rsid w:val="00BC1F6F"/>
    <w:rsid w:val="00BC34FD"/>
    <w:rsid w:val="00BD5C6F"/>
    <w:rsid w:val="00BD7EE1"/>
    <w:rsid w:val="00BE0495"/>
    <w:rsid w:val="00BE609E"/>
    <w:rsid w:val="00BF2E7E"/>
    <w:rsid w:val="00C032A8"/>
    <w:rsid w:val="00C03315"/>
    <w:rsid w:val="00C05749"/>
    <w:rsid w:val="00C057D7"/>
    <w:rsid w:val="00C079D5"/>
    <w:rsid w:val="00C10A39"/>
    <w:rsid w:val="00C14E54"/>
    <w:rsid w:val="00C21FEE"/>
    <w:rsid w:val="00C254FC"/>
    <w:rsid w:val="00C261CC"/>
    <w:rsid w:val="00C301FB"/>
    <w:rsid w:val="00C352D7"/>
    <w:rsid w:val="00C46CA9"/>
    <w:rsid w:val="00C56F1D"/>
    <w:rsid w:val="00C67F76"/>
    <w:rsid w:val="00C74023"/>
    <w:rsid w:val="00C75712"/>
    <w:rsid w:val="00C83179"/>
    <w:rsid w:val="00C8474A"/>
    <w:rsid w:val="00C84B9D"/>
    <w:rsid w:val="00C91B5F"/>
    <w:rsid w:val="00C92E49"/>
    <w:rsid w:val="00C96F86"/>
    <w:rsid w:val="00C977EF"/>
    <w:rsid w:val="00C97987"/>
    <w:rsid w:val="00CA0EFE"/>
    <w:rsid w:val="00CA1E98"/>
    <w:rsid w:val="00CA2F83"/>
    <w:rsid w:val="00CA4E44"/>
    <w:rsid w:val="00CA4F68"/>
    <w:rsid w:val="00CA61A7"/>
    <w:rsid w:val="00CA6BFA"/>
    <w:rsid w:val="00CA74B8"/>
    <w:rsid w:val="00CA793A"/>
    <w:rsid w:val="00CB7D09"/>
    <w:rsid w:val="00CC14EE"/>
    <w:rsid w:val="00CC2BDB"/>
    <w:rsid w:val="00CC3F12"/>
    <w:rsid w:val="00CC7EA7"/>
    <w:rsid w:val="00CD1DF1"/>
    <w:rsid w:val="00CD5E2F"/>
    <w:rsid w:val="00CD6680"/>
    <w:rsid w:val="00CD671D"/>
    <w:rsid w:val="00CE767F"/>
    <w:rsid w:val="00CF2298"/>
    <w:rsid w:val="00CF535E"/>
    <w:rsid w:val="00CF5AD5"/>
    <w:rsid w:val="00D06CBB"/>
    <w:rsid w:val="00D074B0"/>
    <w:rsid w:val="00D10000"/>
    <w:rsid w:val="00D17E4A"/>
    <w:rsid w:val="00D20F31"/>
    <w:rsid w:val="00D24C25"/>
    <w:rsid w:val="00D24DAE"/>
    <w:rsid w:val="00D273DD"/>
    <w:rsid w:val="00D32119"/>
    <w:rsid w:val="00D37868"/>
    <w:rsid w:val="00D401A8"/>
    <w:rsid w:val="00D4112C"/>
    <w:rsid w:val="00D45759"/>
    <w:rsid w:val="00D52FB1"/>
    <w:rsid w:val="00D56D39"/>
    <w:rsid w:val="00D573C7"/>
    <w:rsid w:val="00D607E0"/>
    <w:rsid w:val="00D74AA9"/>
    <w:rsid w:val="00D75F8A"/>
    <w:rsid w:val="00D83FAE"/>
    <w:rsid w:val="00D864AC"/>
    <w:rsid w:val="00D875F9"/>
    <w:rsid w:val="00D90E61"/>
    <w:rsid w:val="00D93DE7"/>
    <w:rsid w:val="00DA30D8"/>
    <w:rsid w:val="00DA3C15"/>
    <w:rsid w:val="00DA44E5"/>
    <w:rsid w:val="00DB1730"/>
    <w:rsid w:val="00DB43F7"/>
    <w:rsid w:val="00DB67E8"/>
    <w:rsid w:val="00DB7639"/>
    <w:rsid w:val="00DC1FB3"/>
    <w:rsid w:val="00DC7F5E"/>
    <w:rsid w:val="00DD220E"/>
    <w:rsid w:val="00DE203E"/>
    <w:rsid w:val="00DE5B6D"/>
    <w:rsid w:val="00DF4093"/>
    <w:rsid w:val="00DF6656"/>
    <w:rsid w:val="00E020D3"/>
    <w:rsid w:val="00E072BC"/>
    <w:rsid w:val="00E11751"/>
    <w:rsid w:val="00E15037"/>
    <w:rsid w:val="00E1673C"/>
    <w:rsid w:val="00E1731C"/>
    <w:rsid w:val="00E22F76"/>
    <w:rsid w:val="00E33BA5"/>
    <w:rsid w:val="00E358DF"/>
    <w:rsid w:val="00E4176A"/>
    <w:rsid w:val="00E4185E"/>
    <w:rsid w:val="00E567BA"/>
    <w:rsid w:val="00E6256C"/>
    <w:rsid w:val="00E67406"/>
    <w:rsid w:val="00E677CF"/>
    <w:rsid w:val="00E757B6"/>
    <w:rsid w:val="00E779C8"/>
    <w:rsid w:val="00E85270"/>
    <w:rsid w:val="00E8551E"/>
    <w:rsid w:val="00E92B0B"/>
    <w:rsid w:val="00E93698"/>
    <w:rsid w:val="00E964EF"/>
    <w:rsid w:val="00EA0DCE"/>
    <w:rsid w:val="00EA2266"/>
    <w:rsid w:val="00EA6121"/>
    <w:rsid w:val="00EB1321"/>
    <w:rsid w:val="00EB2ED6"/>
    <w:rsid w:val="00EB3F14"/>
    <w:rsid w:val="00EB5E66"/>
    <w:rsid w:val="00EB6213"/>
    <w:rsid w:val="00EC0AC1"/>
    <w:rsid w:val="00EC1C15"/>
    <w:rsid w:val="00EC3A41"/>
    <w:rsid w:val="00EC53DB"/>
    <w:rsid w:val="00EC65BF"/>
    <w:rsid w:val="00ED1285"/>
    <w:rsid w:val="00ED7E23"/>
    <w:rsid w:val="00ED7E92"/>
    <w:rsid w:val="00EE1911"/>
    <w:rsid w:val="00F02104"/>
    <w:rsid w:val="00F03AA3"/>
    <w:rsid w:val="00F044C9"/>
    <w:rsid w:val="00F10142"/>
    <w:rsid w:val="00F12436"/>
    <w:rsid w:val="00F1336C"/>
    <w:rsid w:val="00F210B6"/>
    <w:rsid w:val="00F271D7"/>
    <w:rsid w:val="00F429D2"/>
    <w:rsid w:val="00F55BA2"/>
    <w:rsid w:val="00F6323E"/>
    <w:rsid w:val="00F7169C"/>
    <w:rsid w:val="00F73DC6"/>
    <w:rsid w:val="00F840C3"/>
    <w:rsid w:val="00F85DC2"/>
    <w:rsid w:val="00F86AE5"/>
    <w:rsid w:val="00F91842"/>
    <w:rsid w:val="00F92993"/>
    <w:rsid w:val="00F92CBB"/>
    <w:rsid w:val="00F93755"/>
    <w:rsid w:val="00F93DB5"/>
    <w:rsid w:val="00FA0098"/>
    <w:rsid w:val="00FA1A4B"/>
    <w:rsid w:val="00FA1EFF"/>
    <w:rsid w:val="00FA523A"/>
    <w:rsid w:val="00FA7FA1"/>
    <w:rsid w:val="00FB0650"/>
    <w:rsid w:val="00FB0977"/>
    <w:rsid w:val="00FB5B89"/>
    <w:rsid w:val="00FD138E"/>
    <w:rsid w:val="00FD5062"/>
    <w:rsid w:val="00FE0F66"/>
    <w:rsid w:val="00FE3B03"/>
    <w:rsid w:val="00FE4902"/>
    <w:rsid w:val="00FE6011"/>
    <w:rsid w:val="00FF2128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4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footer" w:locked="true" w:semiHidden="false" w:unhideWhenUsed="false"/>
    <w:lsdException w:name="caption" w:locked="true" w:uiPriority="0" w:qFormat="true"/>
    <w:lsdException w:name="page number" w:locked="true" w:uiPriority="0" w:semiHidden="false" w:unhideWhenUsed="fals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No List" w:locked="true" w:semiHidden="false" w:unhideWhenUsed="false"/>
    <w:lsdException w:name="Balloon Text" w:locked="true" w:semiHidden="false" w:unhideWhenUsed="false"/>
    <w:lsdException w:name="Table Grid" w:locked="true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D21B8"/>
    <w:pPr>
      <w:spacing w:after="200" w:line="276" w:lineRule="auto"/>
    </w:pPr>
    <w:rPr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1336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rsid w:val="00F10142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TekstbaloniaChar" w:customStyle="true">
    <w:name w:val="Tekst balončića Char"/>
    <w:basedOn w:val="Zadanifontodlomka"/>
    <w:link w:val="Tekstbalonia"/>
    <w:uiPriority w:val="99"/>
    <w:locked/>
    <w:rsid w:val="00F10142"/>
    <w:rPr>
      <w:rFonts w:ascii="Tahoma" w:hAnsi="Tahoma" w:cs="Times New Roman"/>
      <w:sz w:val="16"/>
    </w:rPr>
  </w:style>
  <w:style w:type="paragraph" w:styleId="Odlomakpopisa1" w:customStyle="true">
    <w:name w:val="Odlomak popisa1"/>
    <w:basedOn w:val="Normal"/>
    <w:uiPriority w:val="99"/>
    <w:rsid w:val="00F10142"/>
    <w:pPr>
      <w:spacing w:after="0" w:line="240" w:lineRule="auto"/>
      <w:ind w:left="708"/>
    </w:pPr>
    <w:rPr>
      <w:rFonts w:ascii="Times New Roman" w:hAnsi="Times New Roman" w:eastAsia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99"/>
    <w:locked/>
    <w:rsid w:val="00F10142"/>
    <w:rPr>
      <w:rFonts w:ascii="Times New Roman" w:hAnsi="Times New Roman" w:eastAsia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F1014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styleId="PodnojeChar" w:customStyle="true">
    <w:name w:val="Podnožje Char"/>
    <w:basedOn w:val="Zadanifontodlomka"/>
    <w:link w:val="Podnoje"/>
    <w:uiPriority w:val="99"/>
    <w:locked/>
    <w:rsid w:val="00F10142"/>
    <w:rPr>
      <w:rFonts w:ascii="Times New Roman" w:hAnsi="Times New Roman" w:cs="Times New Roman"/>
      <w:sz w:val="24"/>
    </w:rPr>
  </w:style>
  <w:style w:type="character" w:styleId="Brojstranice">
    <w:name w:val="page number"/>
    <w:basedOn w:val="Zadanifontodlomka"/>
    <w:uiPriority w:val="99"/>
    <w:rsid w:val="00F10142"/>
    <w:rPr>
      <w:rFonts w:cs="Times New Roman"/>
    </w:rPr>
  </w:style>
  <w:style w:type="paragraph" w:styleId="Zaglavlje">
    <w:name w:val="header"/>
    <w:basedOn w:val="Normal"/>
    <w:link w:val="ZaglavljeChar"/>
    <w:uiPriority w:val="99"/>
    <w:rsid w:val="00954CC2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type="paragraph" w:styleId="Revizija">
    <w:name w:val="Revision"/>
    <w:hidden/>
    <w:uiPriority w:val="99"/>
    <w:semiHidden/>
    <w:rsid w:val="007D6A73"/>
    <w:rPr>
      <w:lang w:val="hr-HR"/>
    </w:rPr>
  </w:style>
  <w:style w:type="paragraph" w:styleId="Bezproreda">
    <w:name w:val="No Spacing"/>
    <w:uiPriority w:val="1"/>
    <w:qFormat/>
    <w:rsid w:val="007B4E38"/>
    <w:rPr>
      <w:lang w:val="hr-HR"/>
    </w:rPr>
  </w:style>
  <w:style w:type="numbering" w:styleId="Bezpopisa1" w:customStyle="true">
    <w:name w:val="Bez popisa1"/>
    <w:next w:val="Bezpopisa"/>
    <w:uiPriority w:val="99"/>
    <w:semiHidden/>
    <w:unhideWhenUsed/>
    <w:rsid w:val="00B022DD"/>
  </w:style>
  <w:style w:type="character" w:styleId="Hiperveza">
    <w:name w:val="Hyperlink"/>
    <w:basedOn w:val="Zadanifontodlomka"/>
    <w:uiPriority w:val="99"/>
    <w:semiHidden/>
    <w:unhideWhenUsed/>
    <w:rsid w:val="00B022DD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B022DD"/>
    <w:rPr>
      <w:color w:val="954F72"/>
      <w:u w:val="single"/>
    </w:rPr>
  </w:style>
  <w:style w:type="paragraph" w:styleId="xl65" w:customStyle="true">
    <w:name w:val="xl65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6" w:customStyle="true">
    <w:name w:val="xl66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7" w:customStyle="true">
    <w:name w:val="xl67"/>
    <w:basedOn w:val="Normal"/>
    <w:rsid w:val="00B022DD"/>
    <w:pP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8" w:customStyle="true">
    <w:name w:val="xl68"/>
    <w:basedOn w:val="Normal"/>
    <w:rsid w:val="00B022D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69" w:customStyle="true">
    <w:name w:val="xl69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0" w:customStyle="true">
    <w:name w:val="xl70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1" w:customStyle="true">
    <w:name w:val="xl71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2" w:customStyle="true">
    <w:name w:val="xl72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3" w:customStyle="true">
    <w:name w:val="xl73"/>
    <w:basedOn w:val="Normal"/>
    <w:rsid w:val="00B022DD"/>
    <w:pP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4" w:customStyle="true">
    <w:name w:val="xl74"/>
    <w:basedOn w:val="Normal"/>
    <w:rsid w:val="00B022D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75" w:customStyle="true">
    <w:name w:val="xl75"/>
    <w:basedOn w:val="Normal"/>
    <w:rsid w:val="00B022D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numbering" w:styleId="Bezpopisa2" w:customStyle="true">
    <w:name w:val="Bez popisa2"/>
    <w:next w:val="Bezpopisa"/>
    <w:uiPriority w:val="99"/>
    <w:semiHidden/>
    <w:unhideWhenUsed/>
    <w:rsid w:val="00B022DD"/>
  </w:style>
  <w:style w:type="paragraph" w:styleId="xl63" w:customStyle="true">
    <w:name w:val="xl63"/>
    <w:basedOn w:val="Normal"/>
    <w:rsid w:val="00ED7E23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5B3D7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4" w:customStyle="true">
    <w:name w:val="xl64"/>
    <w:basedOn w:val="Normal"/>
    <w:rsid w:val="00ED7E23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5B3D7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76" w:customStyle="true">
    <w:name w:val="xl76"/>
    <w:basedOn w:val="Normal"/>
    <w:rsid w:val="00ED7E23"/>
    <w:pP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7" w:customStyle="true">
    <w:name w:val="xl77"/>
    <w:basedOn w:val="Normal"/>
    <w:rsid w:val="00ED7E23"/>
    <w:pP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8" w:customStyle="true">
    <w:name w:val="xl78"/>
    <w:basedOn w:val="Normal"/>
    <w:rsid w:val="00ED7E23"/>
    <w:pPr>
      <w:shd w:val="clear" w:color="000000" w:fill="FFFFFF"/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9" w:customStyle="true">
    <w:name w:val="xl79"/>
    <w:basedOn w:val="Normal"/>
    <w:rsid w:val="00ED7E23"/>
    <w:pP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0" w:customStyle="true">
    <w:name w:val="xl80"/>
    <w:basedOn w:val="Normal"/>
    <w:rsid w:val="00ED7E23"/>
    <w:pPr>
      <w:shd w:val="clear" w:color="000000" w:fill="FFFFFF"/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81" w:customStyle="true">
    <w:name w:val="xl81"/>
    <w:basedOn w:val="Normal"/>
    <w:rsid w:val="00ED7E23"/>
    <w:pP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2" w:customStyle="true">
    <w:name w:val="xl82"/>
    <w:basedOn w:val="Normal"/>
    <w:rsid w:val="00ED7E23"/>
    <w:pP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3" w:customStyle="true">
    <w:name w:val="xl83"/>
    <w:basedOn w:val="Normal"/>
    <w:rsid w:val="00ED7E23"/>
    <w:pPr>
      <w:shd w:val="clear" w:color="000000" w:fill="FFFFFF"/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numbering" w:styleId="Bezpopisa3" w:customStyle="true">
    <w:name w:val="Bez popisa3"/>
    <w:next w:val="Bezpopisa"/>
    <w:uiPriority w:val="99"/>
    <w:semiHidden/>
    <w:unhideWhenUsed/>
    <w:rsid w:val="008C7760"/>
  </w:style>
  <w:style w:type="paragraph" w:styleId="msonormal0" w:customStyle="true">
    <w:name w:val="msonormal"/>
    <w:basedOn w:val="Normal"/>
    <w:rsid w:val="008C7760"/>
    <w:pPr>
      <w:spacing w:before="100" w:beforeAutospacing="true" w:after="100" w:afterAutospacing="true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paragraph" w:styleId="xl84" w:customStyle="true">
    <w:name w:val="xl84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85" w:customStyle="true">
    <w:name w:val="xl85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 w:line="240" w:lineRule="auto"/>
      <w:jc w:val="right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86" w:customStyle="true">
    <w:name w:val="xl86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 w:line="240" w:lineRule="auto"/>
      <w:jc w:val="right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87" w:customStyle="true">
    <w:name w:val="xl87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 w:line="240" w:lineRule="auto"/>
    </w:pPr>
    <w:rPr>
      <w:rFonts w:ascii="Times New Roman" w:hAnsi="Times New Roman" w:eastAsia="Times New Roman"/>
      <w:sz w:val="18"/>
      <w:szCs w:val="18"/>
      <w:lang w:val="en-US"/>
    </w:rPr>
  </w:style>
  <w:style w:type="paragraph" w:styleId="xl88" w:customStyle="true">
    <w:name w:val="xl88"/>
    <w:basedOn w:val="Normal"/>
    <w:rsid w:val="008C7760"/>
    <w:pP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89" w:customStyle="true">
    <w:name w:val="xl89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90" w:customStyle="true">
    <w:name w:val="xl90"/>
    <w:basedOn w:val="Normal"/>
    <w:rsid w:val="008C7760"/>
    <w:pP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91" w:customStyle="true">
    <w:name w:val="xl91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92" w:customStyle="true">
    <w:name w:val="xl92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1446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469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469B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469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469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footer" w:semiHidden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No List" w:semiHidden="0" w:unhideWhenUsed="0"/>
    <w:lsdException w:locked="1" w:name="Balloon Text" w:semiHidden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1B8"/>
    <w:pPr>
      <w:spacing w:after="200" w:line="276" w:lineRule="auto"/>
    </w:pPr>
    <w:rPr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pPr>
      <w:spacing w:after="0" w:line="240" w:lineRule="auto"/>
    </w:pPr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ascii="Tahoma" w:cs="Times New Roman" w:hAnsi="Tahoma"/>
      <w:sz w:val="16"/>
    </w:rPr>
  </w:style>
  <w:style w:customStyle="1" w:styleId="Odlomakpopisa1" w:type="paragraph">
    <w:name w:val="Odlomak popisa1"/>
    <w:basedOn w:val="Normal"/>
    <w:uiPriority w:val="99"/>
    <w:rsid w:val="00F10142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locked/>
    <w:rsid w:val="00F10142"/>
    <w:rPr>
      <w:rFonts w:ascii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F10142"/>
    <w:rPr>
      <w:rFonts w:ascii="Times New Roman" w:cs="Times New Roman" w:hAns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customStyle="1" w:styleId="Bezpopisa1" w:type="numbering">
    <w:name w:val="Bez popisa1"/>
    <w:next w:val="Bezpopisa"/>
    <w:uiPriority w:val="99"/>
    <w:semiHidden/>
    <w:unhideWhenUsed/>
    <w:rsid w:val="00B022DD"/>
  </w:style>
  <w:style w:styleId="Hiperveza" w:type="character">
    <w:name w:val="Hyperlink"/>
    <w:basedOn w:val="Zadanifontodlomka"/>
    <w:uiPriority w:val="99"/>
    <w:semiHidden/>
    <w:unhideWhenUsed/>
    <w:rsid w:val="00B022D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B022DD"/>
    <w:rPr>
      <w:color w:val="954F72"/>
      <w:u w:val="single"/>
    </w:rPr>
  </w:style>
  <w:style w:customStyle="1" w:styleId="xl65" w:type="paragraph">
    <w:name w:val="xl65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B022DD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B022DD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B022DD"/>
  </w:style>
  <w:style w:customStyle="1" w:styleId="xl63" w:type="paragraph">
    <w:name w:val="xl63"/>
    <w:basedOn w:val="Normal"/>
    <w:rsid w:val="00ED7E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5B3D7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4" w:type="paragraph">
    <w:name w:val="xl64"/>
    <w:basedOn w:val="Normal"/>
    <w:rsid w:val="00ED7E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5B3D7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ED7E23"/>
    <w:pP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7" w:type="paragraph">
    <w:name w:val="xl77"/>
    <w:basedOn w:val="Normal"/>
    <w:rsid w:val="00ED7E23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8" w:type="paragraph">
    <w:name w:val="xl78"/>
    <w:basedOn w:val="Normal"/>
    <w:rsid w:val="00ED7E23"/>
    <w:pP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9" w:type="paragraph">
    <w:name w:val="xl79"/>
    <w:basedOn w:val="Normal"/>
    <w:rsid w:val="00ED7E23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0" w:type="paragraph">
    <w:name w:val="xl80"/>
    <w:basedOn w:val="Normal"/>
    <w:rsid w:val="00ED7E23"/>
    <w:pPr>
      <w:shd w:color="000000" w:fill="FFFFFF" w:val="clear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1" w:type="paragraph">
    <w:name w:val="xl81"/>
    <w:basedOn w:val="Normal"/>
    <w:rsid w:val="00ED7E23"/>
    <w:pP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2" w:type="paragraph">
    <w:name w:val="xl82"/>
    <w:basedOn w:val="Normal"/>
    <w:rsid w:val="00ED7E23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3" w:type="paragraph">
    <w:name w:val="xl83"/>
    <w:basedOn w:val="Normal"/>
    <w:rsid w:val="00ED7E23"/>
    <w:pP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8C7760"/>
  </w:style>
  <w:style w:customStyle="1" w:styleId="msonormal0" w:type="paragraph">
    <w:name w:val="msonormal"/>
    <w:basedOn w:val="Normal"/>
    <w:rsid w:val="008C7760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customStyle="1" w:styleId="xl84" w:type="paragraph">
    <w:name w:val="xl84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5" w:type="paragraph">
    <w:name w:val="xl85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6" w:type="paragraph">
    <w:name w:val="xl86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7" w:type="paragraph">
    <w:name w:val="xl87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8"/>
      <w:szCs w:val="18"/>
      <w:lang w:val="en-US"/>
    </w:rPr>
  </w:style>
  <w:style w:customStyle="1" w:styleId="xl88" w:type="paragraph">
    <w:name w:val="xl88"/>
    <w:basedOn w:val="Normal"/>
    <w:rsid w:val="008C7760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9" w:type="paragraph">
    <w:name w:val="xl89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0" w:type="paragraph">
    <w:name w:val="xl90"/>
    <w:basedOn w:val="Normal"/>
    <w:rsid w:val="008C7760"/>
    <w:pP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1" w:type="paragraph">
    <w:name w:val="xl91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2" w:type="paragraph">
    <w:name w:val="xl92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44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69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174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567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531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6639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476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495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23. rujna 2020.</izvorni_sadrzaj>
    <derivirana_varijabla naziv="DomainObject.StvarniPocetakDatum_1">23. rujna 2020.</derivirana_varijabla>
  </DomainObject.StvarniPocetakDatum>
  <DomainObject.StvarniZavrsetakDatum>
    <izvorni_sadrzaj>23. rujna 2020.</izvorni_sadrzaj>
    <derivirana_varijabla naziv="DomainObject.StvarniZavrsetakDatum_1">23. rujna 2020.</derivirana_varijabla>
  </DomainObject.StvarniZavrsetakDatum>
  <DomainObject.PlaniraniZavrsetakDatum>
    <izvorni_sadrzaj>23. rujna 2020.</izvorni_sadrzaj>
    <derivirana_varijabla naziv="DomainObject.PlaniraniZavrsetakDatum_1">23. rujna 2020.</derivirana_varijabla>
  </DomainObject.PlaniraniZavrsetakDatum>
  <DomainObject.PlaniraniPocetakDatum>
    <izvorni_sadrzaj>23. rujna 2020.</izvorni_sadrzaj>
    <derivirana_varijabla naziv="DomainObject.PlaniraniPocetakDatum_1">23. rujna 2020.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08:26</izvorni_sadrzaj>
    <derivirana_varijabla naziv="DomainObject.StvarniZavrsetakVrijeme_1">08:26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rujna 2020.</izvorni_sadrzaj>
    <derivirana_varijabla naziv="DomainObject.Zapisnik.DatumKreiranja_1">23.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St-152/2020-19</izvorni_sadrzaj>
    <derivirana_varijabla naziv="DomainObject.Zapisnik.Oznaka_1">St-152/2020-19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2020.</izvorni_sadrzaj>
    <derivirana_varijabla naziv="DomainObject.Predmet.DatumOsnivanja_1">7.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St-138/2020</izvorni_sadrzaj>
    <derivirana_varijabla naziv="DomainObject.Predmet.Opis_1">Veza: St-138/2020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St-152/2020</izvorni_sadrzaj>
    <derivirana_varijabla naziv="DomainObject.Predmet.OznakaBroj_1">St-152/2020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MORSKI RAK d.o.o. za trgovinu, ugostiteljstvo i turizam zastupanog po punomoćniku Jere Matić</izvorni_sadrzaj>
    <derivirana_varijabla naziv="DomainObject.Predmet.StrankaFormated_1">  MORSKI RAK d.o.o. za trgovinu, ugostiteljstvo i turizam zastupanog po punomoćniku Jere Matić</derivirana_varijabla>
  </DomainObject.Predmet.StrankaFormated>
  <DomainObject.Predmet.StrankaFormatedOIB>
    <izvorni_sadrzaj>  MORSKI RAK d.o.o. za trgovinu, ugostiteljstvo i turizam, OIB 85762400029 zastupanog po punomoćniku Jere Matić</izvorni_sadrzaj>
    <derivirana_varijabla naziv="DomainObject.Predmet.StrankaFormatedOIB_1">  MORSKI RAK d.o.o. za trgovinu, ugostiteljstvo i turizam, OIB 85762400029 zastupanog po punomoćniku Jere Matić</derivirana_varijabla>
  </DomainObject.Predmet.StrankaFormatedOIB>
  <DomainObject.Predmet.StrankaFormatedWithAdress>
    <izvorni_sadrzaj> MORSKI RAK d.o.o. za trgovinu, ugostiteljstvo i turizam, Zamalin 7, 22211 Tribunj zastupanog po punomoćniku Jere Matić</izvorni_sadrzaj>
    <derivirana_varijabla naziv="DomainObject.Predmet.StrankaFormatedWithAdress_1"> MORSKI RAK d.o.o. za trgovinu, ugostiteljstvo i turizam, Zamalin 7, 22211 Tribunj zastupanog po punomoćniku Jere Matić</derivirana_varijabla>
  </DomainObject.Predmet.StrankaFormatedWithAdress>
  <DomainObject.Predmet.StrankaFormatedWithAdressOIB>
    <izvorni_sadrzaj> MORSKI RAK d.o.o. za trgovinu, ugostiteljstvo i turizam, OIB 85762400029, Zamalin 7, 22211 Tribunj zastupanog po punomoćniku Jere Matić</izvorni_sadrzaj>
    <derivirana_varijabla naziv="DomainObject.Predmet.StrankaFormatedWithAdressOIB_1"> MORSKI RAK d.o.o. za trgovinu, ugostiteljstvo i turizam, OIB 85762400029, Zamalin 7, 22211 Tribunj zastupanog po punomoćniku Jere Matić</derivirana_varijabla>
  </DomainObject.Predmet.StrankaFormatedWithAdressOIB>
  <DomainObject.Predmet.StrankaWithAdress>
    <izvorni_sadrzaj>MORSKI RAK d.o.o. za trgovinu, ugostiteljstvo i turizam Zamalin 7,22211 Tribunj</izvorni_sadrzaj>
    <derivirana_varijabla naziv="DomainObject.Predmet.StrankaWithAdress_1">MORSKI RAK d.o.o. za trgovinu, ugostiteljstvo i turizam Zamalin 7,22211 Tribunj</derivirana_varijabla>
  </DomainObject.Predmet.StrankaWithAdress>
  <DomainObject.Predmet.StrankaWithAdressOIB>
    <izvorni_sadrzaj>MORSKI RAK d.o.o. za trgovinu, ugostiteljstvo i turizam, OIB 85762400029, Zamalin 7,22211 Tribunj</izvorni_sadrzaj>
    <derivirana_varijabla naziv="DomainObject.Predmet.StrankaWithAdressOIB_1">MORSKI RAK d.o.o. za trgovinu, ugostiteljstvo i turizam, OIB 85762400029, Zamalin 7,22211 Tribunj</derivirana_varijabla>
  </DomainObject.Predmet.StrankaWithAdressOIB>
  <DomainObject.Predmet.StrankaNazivFormated>
    <izvorni_sadrzaj>MORSKI RAK d.o.o. za trgovinu, ugostiteljstvo i turizam</izvorni_sadrzaj>
    <derivirana_varijabla naziv="DomainObject.Predmet.StrankaNazivFormated_1">MORSKI RAK d.o.o. za trgovinu, ugostiteljstvo i turizam</derivirana_varijabla>
  </DomainObject.Predmet.StrankaNazivFormated>
  <DomainObject.Predmet.StrankaNazivFormatedOIB>
    <izvorni_sadrzaj>MORSKI RAK d.o.o. za trgovinu, ugostiteljstvo i turizam, OIB 85762400029</izvorni_sadrzaj>
    <derivirana_varijabla naziv="DomainObject.Predmet.StrankaNazivFormatedOIB_1">MORSKI RAK d.o.o. za trgovinu, ugostiteljstvo i turizam, OIB 85762400029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MORSKI RAK d.o.o. za trgovinu, ugostiteljstvo i turizam zastupanog po punomoćniku Jere Matić</item>
    </izvorni_sadrzaj>
    <derivirana_varijabla naziv="DomainObject.Predmet.StrankaListFormated_1">
      <item>MORSKI RAK d.o.o. za trgovinu, ugostiteljstvo i turizam zastupanog po punomoćniku Jere Matić</item>
    </derivirana_varijabla>
  </DomainObject.Predmet.StrankaListFormated>
  <DomainObject.Predmet.StrankaListFormatedOIB>
    <izvorni_sadrzaj>
      <item>MORSKI RAK d.o.o. za trgovinu, ugostiteljstvo i turizam, OIB 85762400029 zastupanog po punomoćniku Jere Matić</item>
    </izvorni_sadrzaj>
    <derivirana_varijabla naziv="DomainObject.Predmet.StrankaListFormatedOIB_1">
      <item>MORSKI RAK d.o.o. za trgovinu, ugostiteljstvo i turizam, OIB 85762400029 zastupanog po punomoćniku Jere Matić</item>
    </derivirana_varijabla>
  </DomainObject.Predmet.StrankaListFormatedOIB>
  <DomainObject.Predmet.StrankaListFormatedWithAdress>
    <izvorni_sadrzaj>
      <item>MORSKI RAK d.o.o. za trgovinu, ugostiteljstvo i turizam, Zamalin 7, 22211 Tribunj zastupanog po punomoćniku Jere Matić</item>
    </izvorni_sadrzaj>
    <derivirana_varijabla naziv="DomainObject.Predmet.StrankaListFormatedWithAdress_1">
      <item>MORSKI RAK d.o.o. za trgovinu, ugostiteljstvo i turizam, Zamalin 7, 22211 Tribunj zastupanog po punomoćniku Jere Matić</item>
    </derivirana_varijabla>
  </DomainObject.Predmet.StrankaListFormatedWithAdress>
  <DomainObject.Predmet.StrankaListFormatedWithAdressOIB>
    <izvorni_sadrzaj>
      <item>MORSKI RAK d.o.o. za trgovinu, ugostiteljstvo i turizam, OIB 85762400029, Zamalin 7, 22211 Tribunj zastupanog po punomoćniku Jere Matić</item>
    </izvorni_sadrzaj>
    <derivirana_varijabla naziv="DomainObject.Predmet.StrankaListFormatedWithAdressOIB_1">
      <item>MORSKI RAK d.o.o. za trgovinu, ugostiteljstvo i turizam, OIB 85762400029, Zamalin 7, 22211 Tribunj zastupanog po punomoćniku Jere Matić</item>
    </derivirana_varijabla>
  </DomainObject.Predmet.StrankaListFormatedWithAdressOIB>
  <DomainObject.Predmet.StrankaListNazivFormated>
    <izvorni_sadrzaj>
      <item>MORSKI RAK d.o.o. za trgovinu, ugostiteljstvo i turizam</item>
    </izvorni_sadrzaj>
    <derivirana_varijabla naziv="DomainObject.Predmet.StrankaListNazivFormated_1">
      <item>MORSKI RAK d.o.o. za trgovinu, ugostiteljstvo i turizam</item>
    </derivirana_varijabla>
  </DomainObject.Predmet.StrankaListNazivFormated>
  <DomainObject.Predmet.StrankaListNazivFormatedOIB>
    <izvorni_sadrzaj>
      <item>MORSKI RAK d.o.o. za trgovinu, ugostiteljstvo i turizam, OIB 85762400029</item>
    </izvorni_sadrzaj>
    <derivirana_varijabla naziv="DomainObject.Predmet.StrankaListNazivFormatedOIB_1">
      <item>MORSKI RAK d.o.o. za trgovinu, ugostiteljstvo i turizam, OIB 85762400029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Jere Matić punomoćnik sudionika u postupku MORSKI RAK d.o.o. za trgovinu, ugostiteljstvo i turizam</item>
    </izvorni_sadrzaj>
    <derivirana_varijabla naziv="DomainObject.Predmet.OstaliListFormated_1">
      <item>Jere Matić punomoćnik sudionika u postupku MORSKI RAK d.o.o. za trgovinu, ugostiteljstvo i turizam</item>
    </derivirana_varijabla>
  </DomainObject.Predmet.OstaliListFormated>
  <DomainObject.Predmet.OstaliListFormatedOIB>
    <izvorni_sadrzaj>
      <item>Jere Matić, OIB 34564401247 punomoćnik sudionika u postupku MORSKI RAK d.o.o. za trgovinu, ugostiteljstvo i turizam</item>
    </izvorni_sadrzaj>
    <derivirana_varijabla naziv="DomainObject.Predmet.OstaliListFormatedOIB_1">
      <item>Jere Matić, OIB 34564401247 punomoćnik sudionika u postupku MORSKI RAK d.o.o. za trgovinu, ugostiteljstvo i turizam</item>
    </derivirana_varijabla>
  </DomainObject.Predmet.OstaliListFormatedOIB>
  <DomainObject.Predmet.OstaliListFormatedWithAdress>
    <izvorni_sadrzaj>
      <item>Jere Matić, Gundulićeva 20, 21000 Split punomoćnik sudionika u postupku MORSKI RAK d.o.o. za trgovinu, ugostiteljstvo i turizam</item>
    </izvorni_sadrzaj>
    <derivirana_varijabla naziv="DomainObject.Predmet.OstaliListFormatedWithAdress_1">
      <item>Jere Matić, Gundulićeva 20, 21000 Split punomoćnik sudionika u postupku MORSKI RAK d.o.o. za trgovinu, ugostiteljstvo i turizam</item>
    </derivirana_varijabla>
  </DomainObject.Predmet.OstaliListFormatedWithAdress>
  <DomainObject.Predmet.OstaliListFormatedWithAdressOIB>
    <izvorni_sadrzaj>
      <item>Jere Matić, OIB 34564401247, Gundulićeva 20, 21000 Split punomoćnik sudionika u postupku MORSKI RAK d.o.o. za trgovinu, ugostiteljstvo i turizam</item>
    </izvorni_sadrzaj>
    <derivirana_varijabla naziv="DomainObject.Predmet.OstaliListFormatedWithAdressOIB_1">
      <item>Jere Matić, OIB 34564401247, Gundulićeva 20, 21000 Split punomoćnik sudionika u postupku MORSKI RAK d.o.o. za trgovinu, ugostiteljstvo i turizam</item>
    </derivirana_varijabla>
  </DomainObject.Predmet.OstaliListFormatedWithAdressOIB>
  <DomainObject.Predmet.OstaliListNazivFormated>
    <izvorni_sadrzaj>
      <item>Jere Matić</item>
    </izvorni_sadrzaj>
    <derivirana_varijabla naziv="DomainObject.Predmet.OstaliListNazivFormated_1">
      <item>Jere Matić</item>
    </derivirana_varijabla>
  </DomainObject.Predmet.OstaliListNazivFormated>
  <DomainObject.Predmet.OstaliListNazivFormatedOIB>
    <izvorni_sadrzaj>
      <item>Jere Matić, OIB 34564401247</item>
    </izvorni_sadrzaj>
    <derivirana_varijabla naziv="DomainObject.Predmet.OstaliListNazivFormatedOIB_1">
      <item>Jere Matić, OIB 34564401247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rujna 2020.</izvorni_sadrzaj>
    <derivirana_varijabla naziv="DomainObject.Datum_1">23. rujna 2020.</derivirana_varijabla>
  </DomainObject.Datum>
  <DomainObject.PoslovniBrojDokumenta>
    <izvorni_sadrzaj>St-152/2020-19</izvorni_sadrzaj>
    <derivirana_varijabla naziv="DomainObject.PoslovniBrojDokumenta_1">St-152/2020-19</derivirana_varijabla>
  </DomainObject.PoslovniBrojDokumenta>
  <DomainObject.Predmet.StrankaIDrugi>
    <izvorni_sadrzaj>MORSKI RAK d.o.o. za trgovinu, ugostiteljstvo i turizam</izvorni_sadrzaj>
    <derivirana_varijabla naziv="DomainObject.Predmet.StrankaIDrugi_1">MORSKI RAK d.o.o. za trgovinu,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MORSKI RAK d.o.o. za trgovinu, ugostiteljstvo i turizam, OIB 85762400029, Zamalin 7, 22211 Tribunj</izvorni_sadrzaj>
    <derivirana_varijabla naziv="DomainObject.Predmet.StrankaIDrugiAdressOIB_1">MORSKI RAK d.o.o. za trgovinu, ugostiteljstvo i turizam, OIB 85762400029, Zamalin 7, 22211 Tribunj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MORSKI RAK d.o.o. za trgovinu, ugostiteljstvo i turizam</item>
      <item>Jere Matić</item>
    </izvorni_sadrzaj>
    <derivirana_varijabla naziv="DomainObject.Predmet.SudioniciListNaziv_1">
      <item>MORSKI RAK d.o.o. za trgovinu, ugostiteljstvo i turizam</item>
      <item>Jere Matić</item>
    </derivirana_varijabla>
  </DomainObject.Predmet.SudioniciListNaziv>
  <DomainObject.Predmet.SudioniciListAdressOIB>
    <izvorni_sadrzaj>
      <item>MORSKI RAK d.o.o. za trgovinu, ugostiteljstvo i turizam, OIB 85762400029, Zamalin 7,22211 Tribunj</item>
      <item>Jere Matić, OIB 34564401247, Gundulićeva 20,21000 Split</item>
    </izvorni_sadrzaj>
    <derivirana_varijabla naziv="DomainObject.Predmet.SudioniciListAdressOIB_1">
      <item>MORSKI RAK d.o.o. za trgovinu, ugostiteljstvo i turizam, OIB 85762400029, Zamalin 7,22211 Tribunj</item>
      <item>Jere Matić, OIB 34564401247, Gundulićeva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85762400029</item>
      <item>, OIB 34564401247</item>
    </izvorni_sadrzaj>
    <derivirana_varijabla naziv="DomainObject.Predmet.SudioniciListNazivOIB_1">
      <item>, OIB 85762400029</item>
      <item>, OIB 34564401247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svibnja 2020.</izvorni_sadrzaj>
    <derivirana_varijabla naziv="DomainObject.Predmet.DatumPocetkaProcesa_1">7. svibnja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FC769-0DB9-420D-A7A0-960DB02CBBB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1003</properties:Words>
  <properties:Characters>5786</properties:Characters>
  <properties:Lines>326</properties:Lines>
  <properties:Paragraphs>176</properties:Paragraphs>
  <properties:TotalTime>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2020-09-22T09:05:00Z</dcterms:created>
  <dc:creator>Milunka</dc:creator>
  <cp:lastModifiedBy>Ante Rubelj</cp:lastModifiedBy>
  <cp:lastPrinted>2019-04-30T06:43:00Z</cp:lastPrinted>
  <dcterms:modified xmlns:xsi="http://www.w3.org/2001/XMLSchema-instance" xsi:type="dcterms:W3CDTF">2020-09-23T09:31:00Z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St-152/2020-19 / Zapisnik - Ročište radi ispitivanja tražbina (1St -152-20 ispitno ročište 23.9.2020.docx)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